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5BB6" w:rsidRPr="00D82C8B" w:rsidRDefault="00A560E0" w:rsidP="00A560E0">
      <w:pPr>
        <w:pStyle w:val="Text"/>
        <w:spacing w:after="0" w:line="240" w:lineRule="auto"/>
        <w:rPr>
          <w:rFonts w:ascii="Cooper Black" w:hAnsi="Cooper Black"/>
          <w:sz w:val="32"/>
          <w:szCs w:val="32"/>
          <w:lang w:val="es-ES_tradnl"/>
        </w:rPr>
      </w:pPr>
      <w:r w:rsidRPr="00A560E0">
        <w:rPr>
          <w:rFonts w:ascii="Britannic Bold" w:hAnsi="Britannic Bold"/>
          <w:sz w:val="28"/>
          <w:szCs w:val="28"/>
          <w:lang w:val="es-ES_tradnl"/>
        </w:rPr>
        <w:t>100</w:t>
      </w:r>
      <w:r>
        <w:rPr>
          <w:rFonts w:ascii="Cooper Black" w:hAnsi="Cooper Black"/>
          <w:sz w:val="32"/>
          <w:szCs w:val="32"/>
          <w:lang w:val="es-ES_tradnl"/>
        </w:rPr>
        <w:tab/>
        <w:t xml:space="preserve">  </w:t>
      </w:r>
      <w:r w:rsidR="00EB63D7" w:rsidRPr="00D82C8B">
        <w:rPr>
          <w:rFonts w:ascii="Cooper Black" w:hAnsi="Cooper Black"/>
          <w:sz w:val="32"/>
          <w:szCs w:val="32"/>
          <w:lang w:val="es-ES_tradnl"/>
        </w:rPr>
        <w:t>Cantus Missae</w:t>
      </w:r>
    </w:p>
    <w:p w:rsidR="00C06917" w:rsidRPr="00D82C8B" w:rsidRDefault="00C06917" w:rsidP="00C06917">
      <w:pPr>
        <w:spacing w:line="240" w:lineRule="auto"/>
        <w:rPr>
          <w:rFonts w:ascii="Comic Sans MS" w:hAnsi="Comic Sans MS"/>
          <w:sz w:val="24"/>
          <w:szCs w:val="24"/>
          <w:lang w:val="es-ES_tradnl"/>
        </w:rPr>
      </w:pPr>
    </w:p>
    <w:p w:rsidR="00C06917" w:rsidRPr="004956DD" w:rsidRDefault="00C06917" w:rsidP="0047345C">
      <w:pPr>
        <w:spacing w:line="240" w:lineRule="auto"/>
        <w:jc w:val="center"/>
        <w:rPr>
          <w:rFonts w:ascii="Britannic Bold" w:hAnsi="Britannic Bold" w:cs="Tahoma"/>
          <w:b/>
          <w:sz w:val="28"/>
          <w:szCs w:val="28"/>
          <w:lang w:val="es-ES_tradnl"/>
        </w:rPr>
      </w:pPr>
      <w:r w:rsidRPr="004956DD">
        <w:rPr>
          <w:rFonts w:ascii="Britannic Bold" w:hAnsi="Britannic Bold" w:cs="Tahoma"/>
          <w:b/>
          <w:sz w:val="28"/>
          <w:szCs w:val="28"/>
          <w:lang w:val="es-ES_tradnl"/>
        </w:rPr>
        <w:t>Kyrie</w:t>
      </w:r>
    </w:p>
    <w:p w:rsidR="005A3553" w:rsidRDefault="00C06917" w:rsidP="00C06917">
      <w:pPr>
        <w:spacing w:line="240" w:lineRule="auto"/>
        <w:rPr>
          <w:rFonts w:ascii="Britannic Bold" w:hAnsi="Britannic Bold"/>
          <w:sz w:val="28"/>
          <w:szCs w:val="28"/>
          <w:lang w:val="es-ES_tradnl"/>
        </w:rPr>
      </w:pPr>
      <w:r w:rsidRPr="00D82C8B">
        <w:rPr>
          <w:rFonts w:ascii="Britannic Bold" w:hAnsi="Britannic Bold"/>
          <w:sz w:val="28"/>
          <w:szCs w:val="28"/>
          <w:lang w:val="es-ES_tradnl"/>
        </w:rPr>
        <w:t>10</w:t>
      </w:r>
      <w:r w:rsidR="00C607C4" w:rsidRPr="00D82C8B">
        <w:rPr>
          <w:rFonts w:ascii="Britannic Bold" w:hAnsi="Britannic Bold"/>
          <w:sz w:val="28"/>
          <w:szCs w:val="28"/>
          <w:lang w:val="es-ES_tradnl"/>
        </w:rPr>
        <w:t>1</w:t>
      </w:r>
      <w:r w:rsidR="00D82C8B" w:rsidRPr="00D82C8B">
        <w:rPr>
          <w:rFonts w:ascii="Britannic Bold" w:hAnsi="Britannic Bold"/>
          <w:sz w:val="28"/>
          <w:szCs w:val="28"/>
          <w:lang w:val="es-ES_tradnl"/>
        </w:rPr>
        <w:t xml:space="preserve"> (De A</w:t>
      </w:r>
      <w:r w:rsidR="00D82C8B">
        <w:rPr>
          <w:rFonts w:ascii="Britannic Bold" w:hAnsi="Britannic Bold"/>
          <w:sz w:val="28"/>
          <w:szCs w:val="28"/>
          <w:lang w:val="es-ES_tradnl"/>
        </w:rPr>
        <w:t>ngelis)</w:t>
      </w:r>
    </w:p>
    <w:p w:rsidR="004A488F" w:rsidRPr="004A488F" w:rsidRDefault="004A488F" w:rsidP="00C06917">
      <w:pPr>
        <w:spacing w:line="240" w:lineRule="auto"/>
        <w:rPr>
          <w:rFonts w:ascii="Britannic Bold" w:hAnsi="Britannic Bold"/>
          <w:sz w:val="6"/>
          <w:szCs w:val="6"/>
          <w:lang w:val="es-ES_tradnl"/>
        </w:rPr>
      </w:pPr>
    </w:p>
    <w:p w:rsidR="0081727C" w:rsidRPr="00D82C8B" w:rsidRDefault="0038320C" w:rsidP="005A3553">
      <w:pPr>
        <w:pStyle w:val="Text"/>
        <w:spacing w:after="0" w:line="240" w:lineRule="auto"/>
        <w:jc w:val="center"/>
        <w:rPr>
          <w:lang w:val="es-ES_tradnl"/>
        </w:rPr>
      </w:pPr>
      <w:r>
        <w:rPr>
          <w:noProof/>
          <w:lang w:val="it-IT" w:eastAsia="it-IT"/>
        </w:rPr>
        <w:drawing>
          <wp:inline distT="0" distB="0" distL="0" distR="0">
            <wp:extent cx="4386263" cy="1632428"/>
            <wp:effectExtent l="19050" t="0" r="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861" cy="1635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2C8B">
        <w:rPr>
          <w:noProof/>
          <w:lang w:val="es-ES_tradnl" w:eastAsia="it-IT"/>
        </w:rPr>
        <w:t xml:space="preserve"> </w:t>
      </w:r>
    </w:p>
    <w:p w:rsidR="00C06917" w:rsidRPr="00D82C8B" w:rsidRDefault="00C06917" w:rsidP="00C06917">
      <w:pPr>
        <w:spacing w:line="240" w:lineRule="auto"/>
        <w:rPr>
          <w:rFonts w:ascii="Comic Sans MS" w:hAnsi="Comic Sans MS"/>
          <w:sz w:val="10"/>
          <w:szCs w:val="10"/>
          <w:lang w:val="es-ES_tradnl"/>
        </w:rPr>
      </w:pPr>
    </w:p>
    <w:p w:rsidR="005A3553" w:rsidRPr="00D82C8B" w:rsidRDefault="00C06917" w:rsidP="002B380D">
      <w:pPr>
        <w:spacing w:line="240" w:lineRule="auto"/>
        <w:rPr>
          <w:rFonts w:ascii="Britannic Bold" w:hAnsi="Britannic Bold"/>
          <w:sz w:val="28"/>
          <w:szCs w:val="28"/>
          <w:lang w:val="es-ES_tradnl"/>
        </w:rPr>
      </w:pPr>
      <w:r w:rsidRPr="00D82C8B">
        <w:rPr>
          <w:rFonts w:ascii="Britannic Bold" w:hAnsi="Britannic Bold"/>
          <w:sz w:val="28"/>
          <w:szCs w:val="28"/>
          <w:lang w:val="es-ES_tradnl"/>
        </w:rPr>
        <w:t>10</w:t>
      </w:r>
      <w:r w:rsidR="002B380D" w:rsidRPr="00D82C8B">
        <w:rPr>
          <w:rFonts w:ascii="Britannic Bold" w:hAnsi="Britannic Bold"/>
          <w:sz w:val="28"/>
          <w:szCs w:val="28"/>
          <w:lang w:val="es-ES_tradnl"/>
        </w:rPr>
        <w:t>2</w:t>
      </w:r>
      <w:r w:rsidR="00793068">
        <w:rPr>
          <w:rFonts w:ascii="Britannic Bold" w:hAnsi="Britannic Bold"/>
          <w:sz w:val="28"/>
          <w:szCs w:val="28"/>
          <w:lang w:val="es-ES_tradnl"/>
        </w:rPr>
        <w:t xml:space="preserve"> (Simplex)</w:t>
      </w:r>
    </w:p>
    <w:p w:rsidR="00C06917" w:rsidRDefault="00212FEA" w:rsidP="00B67683">
      <w:pPr>
        <w:pStyle w:val="Text"/>
        <w:spacing w:line="240" w:lineRule="auto"/>
        <w:jc w:val="center"/>
      </w:pPr>
      <w:r>
        <w:rPr>
          <w:noProof/>
          <w:lang w:val="it-IT" w:eastAsia="it-IT"/>
        </w:rPr>
        <w:drawing>
          <wp:inline distT="0" distB="0" distL="0" distR="0">
            <wp:extent cx="4408805" cy="1450531"/>
            <wp:effectExtent l="19050" t="0" r="0" b="0"/>
            <wp:docPr id="58" name="Picture 58" descr="http://www.awodka.net/24cg/054_kyrieXV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ww.awodka.net/24cg/054_kyrieXV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450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56DD" w:rsidRPr="004956DD" w:rsidRDefault="004956DD" w:rsidP="004956DD">
      <w:pPr>
        <w:pStyle w:val="Text"/>
        <w:spacing w:line="240" w:lineRule="auto"/>
        <w:rPr>
          <w:sz w:val="6"/>
          <w:szCs w:val="6"/>
        </w:rPr>
      </w:pPr>
    </w:p>
    <w:p w:rsidR="002B380D" w:rsidRDefault="00EB3D00" w:rsidP="00B37E7A">
      <w:pPr>
        <w:spacing w:line="240" w:lineRule="auto"/>
        <w:rPr>
          <w:rFonts w:ascii="Britannic Bold" w:hAnsi="Britannic Bold"/>
          <w:sz w:val="28"/>
          <w:szCs w:val="28"/>
        </w:rPr>
      </w:pPr>
      <w:r w:rsidRPr="00EB3D00">
        <w:rPr>
          <w:rFonts w:ascii="Britannic Bold" w:hAnsi="Britannic Bold"/>
          <w:sz w:val="28"/>
          <w:szCs w:val="28"/>
        </w:rPr>
        <w:t xml:space="preserve">103 </w:t>
      </w:r>
      <w:r w:rsidR="00BA7A38">
        <w:rPr>
          <w:rFonts w:ascii="Britannic Bold" w:hAnsi="Britannic Bold"/>
          <w:sz w:val="28"/>
          <w:szCs w:val="28"/>
        </w:rPr>
        <w:t>(Taiz</w:t>
      </w:r>
      <w:r w:rsidR="00535857">
        <w:rPr>
          <w:rFonts w:ascii="Britannic Bold" w:hAnsi="Britannic Bold"/>
          <w:sz w:val="28"/>
          <w:szCs w:val="28"/>
        </w:rPr>
        <w:t>é</w:t>
      </w:r>
      <w:r w:rsidR="00D3423E">
        <w:rPr>
          <w:rFonts w:ascii="Britannic Bold" w:hAnsi="Britannic Bold"/>
          <w:sz w:val="28"/>
          <w:szCs w:val="28"/>
        </w:rPr>
        <w:t>, 1</w:t>
      </w:r>
      <w:r w:rsidR="00BA7A38">
        <w:rPr>
          <w:rFonts w:ascii="Britannic Bold" w:hAnsi="Britannic Bold"/>
          <w:sz w:val="28"/>
          <w:szCs w:val="28"/>
        </w:rPr>
        <w:t>)</w:t>
      </w:r>
    </w:p>
    <w:p w:rsidR="004956DD" w:rsidRPr="004956DD" w:rsidRDefault="004956DD" w:rsidP="00B37E7A">
      <w:pPr>
        <w:spacing w:line="240" w:lineRule="auto"/>
        <w:rPr>
          <w:rFonts w:ascii="Britannic Bold" w:hAnsi="Britannic Bold"/>
          <w:sz w:val="6"/>
          <w:szCs w:val="6"/>
        </w:rPr>
      </w:pPr>
    </w:p>
    <w:p w:rsidR="002B380D" w:rsidRDefault="002B380D" w:rsidP="00BA4C9C">
      <w:pPr>
        <w:spacing w:line="240" w:lineRule="auto"/>
      </w:pPr>
      <w:r>
        <w:rPr>
          <w:noProof/>
          <w:lang w:val="it-IT" w:eastAsia="it-IT"/>
        </w:rPr>
        <w:drawing>
          <wp:inline distT="0" distB="0" distL="0" distR="0">
            <wp:extent cx="4408805" cy="537778"/>
            <wp:effectExtent l="1905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37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E7A" w:rsidRPr="004A488F" w:rsidRDefault="00B37E7A" w:rsidP="00BA4C9C">
      <w:pPr>
        <w:spacing w:line="240" w:lineRule="auto"/>
        <w:rPr>
          <w:sz w:val="10"/>
          <w:szCs w:val="10"/>
        </w:rPr>
      </w:pPr>
    </w:p>
    <w:p w:rsidR="00212FEA" w:rsidRPr="00EB3D00" w:rsidRDefault="00EB3D00" w:rsidP="00B37E7A">
      <w:pPr>
        <w:spacing w:line="240" w:lineRule="auto"/>
        <w:rPr>
          <w:rFonts w:ascii="Britannic Bold" w:hAnsi="Britannic Bold"/>
          <w:sz w:val="28"/>
          <w:szCs w:val="28"/>
        </w:rPr>
      </w:pPr>
      <w:r w:rsidRPr="00EB3D00">
        <w:rPr>
          <w:rFonts w:ascii="Britannic Bold" w:hAnsi="Britannic Bold"/>
          <w:sz w:val="28"/>
          <w:szCs w:val="28"/>
        </w:rPr>
        <w:t>104</w:t>
      </w:r>
      <w:r w:rsidR="00535857">
        <w:rPr>
          <w:rFonts w:ascii="Britannic Bold" w:hAnsi="Britannic Bold"/>
          <w:sz w:val="28"/>
          <w:szCs w:val="28"/>
        </w:rPr>
        <w:t xml:space="preserve"> (Taizé, 2)</w:t>
      </w:r>
    </w:p>
    <w:p w:rsidR="00EB3D00" w:rsidRDefault="00212FEA" w:rsidP="00B37E7A">
      <w:pPr>
        <w:spacing w:line="240" w:lineRule="auto"/>
        <w:jc w:val="center"/>
      </w:pPr>
      <w:r>
        <w:rPr>
          <w:noProof/>
          <w:lang w:val="it-IT" w:eastAsia="it-IT"/>
        </w:rPr>
        <w:drawing>
          <wp:inline distT="0" distB="0" distL="0" distR="0">
            <wp:extent cx="3328988" cy="1107131"/>
            <wp:effectExtent l="19050" t="0" r="4762" b="0"/>
            <wp:docPr id="55" name="Picture 55" descr="http://www.awodka.net/24cg/036_Kyr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awodka.net/24cg/036_Kyri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459" cy="110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761" w:rsidRDefault="00D65761" w:rsidP="00D65761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lastRenderedPageBreak/>
        <w:t>105 (Taizé, 3)</w:t>
      </w:r>
    </w:p>
    <w:p w:rsidR="00D65761" w:rsidRPr="00D65761" w:rsidRDefault="00D65761" w:rsidP="00D65761">
      <w:pPr>
        <w:spacing w:line="240" w:lineRule="auto"/>
        <w:rPr>
          <w:rFonts w:ascii="Britannic Bold" w:hAnsi="Britannic Bold"/>
          <w:sz w:val="6"/>
          <w:szCs w:val="6"/>
        </w:rPr>
      </w:pPr>
    </w:p>
    <w:p w:rsidR="00D65761" w:rsidRDefault="00D65761" w:rsidP="00D65761">
      <w:pPr>
        <w:spacing w:line="240" w:lineRule="auto"/>
        <w:jc w:val="center"/>
      </w:pPr>
      <w:r>
        <w:rPr>
          <w:noProof/>
          <w:lang w:val="it-IT" w:eastAsia="it-IT"/>
        </w:rPr>
        <w:drawing>
          <wp:inline distT="0" distB="0" distL="0" distR="0">
            <wp:extent cx="3824287" cy="656979"/>
            <wp:effectExtent l="19050" t="0" r="4763" b="0"/>
            <wp:docPr id="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000" cy="659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761" w:rsidRDefault="00D65761" w:rsidP="00CB2AC4">
      <w:pPr>
        <w:spacing w:line="240" w:lineRule="auto"/>
        <w:rPr>
          <w:rFonts w:ascii="Britannic Bold" w:hAnsi="Britannic Bold"/>
          <w:sz w:val="28"/>
          <w:szCs w:val="28"/>
        </w:rPr>
      </w:pPr>
    </w:p>
    <w:p w:rsidR="004868CA" w:rsidRDefault="004868CA" w:rsidP="00CB2AC4">
      <w:pPr>
        <w:spacing w:line="240" w:lineRule="auto"/>
        <w:rPr>
          <w:rFonts w:ascii="Britannic Bold" w:hAnsi="Britannic Bold"/>
          <w:sz w:val="28"/>
          <w:szCs w:val="28"/>
        </w:rPr>
      </w:pPr>
      <w:r w:rsidRPr="004868CA">
        <w:rPr>
          <w:rFonts w:ascii="Britannic Bold" w:hAnsi="Britannic Bold"/>
          <w:sz w:val="28"/>
          <w:szCs w:val="28"/>
        </w:rPr>
        <w:t>10</w:t>
      </w:r>
      <w:r w:rsidR="00D65761">
        <w:rPr>
          <w:rFonts w:ascii="Britannic Bold" w:hAnsi="Britannic Bold"/>
          <w:sz w:val="28"/>
          <w:szCs w:val="28"/>
        </w:rPr>
        <w:t>6</w:t>
      </w:r>
      <w:r w:rsidR="00CB2AC4">
        <w:rPr>
          <w:rFonts w:ascii="Britannic Bold" w:hAnsi="Britannic Bold"/>
          <w:sz w:val="28"/>
          <w:szCs w:val="28"/>
        </w:rPr>
        <w:t xml:space="preserve"> (Ancient)</w:t>
      </w:r>
    </w:p>
    <w:p w:rsidR="00117738" w:rsidRPr="00117738" w:rsidRDefault="00117738" w:rsidP="00CB2AC4">
      <w:pPr>
        <w:spacing w:line="240" w:lineRule="auto"/>
        <w:rPr>
          <w:rFonts w:ascii="Britannic Bold" w:hAnsi="Britannic Bold"/>
          <w:sz w:val="6"/>
          <w:szCs w:val="6"/>
        </w:rPr>
      </w:pPr>
    </w:p>
    <w:p w:rsidR="004868CA" w:rsidRDefault="004868CA" w:rsidP="001F6433">
      <w:pPr>
        <w:spacing w:line="240" w:lineRule="auto"/>
        <w:jc w:val="center"/>
      </w:pPr>
      <w:r>
        <w:rPr>
          <w:noProof/>
          <w:lang w:val="it-IT" w:eastAsia="it-IT"/>
        </w:rPr>
        <w:drawing>
          <wp:inline distT="0" distB="0" distL="0" distR="0">
            <wp:extent cx="4110038" cy="1516268"/>
            <wp:effectExtent l="19050" t="0" r="4762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854" cy="1515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469" w:rsidRDefault="00262469" w:rsidP="00BA4C9C">
      <w:pPr>
        <w:spacing w:line="240" w:lineRule="auto"/>
      </w:pPr>
    </w:p>
    <w:p w:rsidR="00262469" w:rsidRDefault="00262469" w:rsidP="001B3BE9">
      <w:pPr>
        <w:spacing w:line="240" w:lineRule="auto"/>
        <w:rPr>
          <w:rFonts w:ascii="Britannic Bold" w:hAnsi="Britannic Bold"/>
          <w:sz w:val="28"/>
          <w:szCs w:val="28"/>
        </w:rPr>
      </w:pPr>
      <w:r w:rsidRPr="00262469">
        <w:rPr>
          <w:rFonts w:ascii="Britannic Bold" w:hAnsi="Britannic Bold"/>
          <w:sz w:val="28"/>
          <w:szCs w:val="28"/>
        </w:rPr>
        <w:t>107</w:t>
      </w:r>
      <w:r w:rsidR="001B3BE9">
        <w:rPr>
          <w:rFonts w:ascii="Britannic Bold" w:hAnsi="Britannic Bold"/>
          <w:sz w:val="28"/>
          <w:szCs w:val="28"/>
        </w:rPr>
        <w:t xml:space="preserve"> (Eastern)</w:t>
      </w:r>
    </w:p>
    <w:p w:rsidR="00262469" w:rsidRDefault="00262469" w:rsidP="00262469">
      <w:pPr>
        <w:spacing w:line="240" w:lineRule="auto"/>
        <w:jc w:val="right"/>
        <w:rPr>
          <w:rFonts w:ascii="Britannic Bold" w:hAnsi="Britannic Bold"/>
          <w:sz w:val="28"/>
          <w:szCs w:val="28"/>
        </w:rPr>
      </w:pPr>
    </w:p>
    <w:p w:rsidR="00BA4C9C" w:rsidRDefault="00262469" w:rsidP="00117738">
      <w:pPr>
        <w:spacing w:line="240" w:lineRule="auto"/>
        <w:jc w:val="center"/>
        <w:rPr>
          <w:rFonts w:ascii="Comic Sans MS" w:hAnsi="Comic Sans MS"/>
          <w:sz w:val="28"/>
          <w:szCs w:val="28"/>
        </w:rPr>
      </w:pPr>
      <w:r>
        <w:rPr>
          <w:noProof/>
          <w:lang w:val="it-IT" w:eastAsia="it-IT"/>
        </w:rPr>
        <w:drawing>
          <wp:inline distT="0" distB="0" distL="0" distR="0">
            <wp:extent cx="4408805" cy="706667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706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E7A" w:rsidRDefault="00B37E7A" w:rsidP="00F76669">
      <w:pPr>
        <w:spacing w:line="240" w:lineRule="auto"/>
        <w:jc w:val="center"/>
        <w:rPr>
          <w:rFonts w:ascii="Comic Sans MS" w:hAnsi="Comic Sans MS"/>
          <w:sz w:val="28"/>
          <w:szCs w:val="28"/>
        </w:rPr>
      </w:pPr>
    </w:p>
    <w:p w:rsidR="00BA4C9C" w:rsidRDefault="00BF44F8" w:rsidP="00BF44F8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 w:rsidRPr="00BF44F8">
        <w:rPr>
          <w:rFonts w:ascii="Britannic Bold" w:hAnsi="Britannic Bold"/>
          <w:sz w:val="28"/>
          <w:szCs w:val="28"/>
        </w:rPr>
        <w:t>Gloria</w:t>
      </w:r>
    </w:p>
    <w:p w:rsidR="00B7428E" w:rsidRDefault="00B7428E" w:rsidP="00BF44F8">
      <w:pPr>
        <w:spacing w:line="240" w:lineRule="auto"/>
        <w:rPr>
          <w:rFonts w:ascii="Britannic Bold" w:hAnsi="Britannic Bold"/>
          <w:sz w:val="28"/>
          <w:szCs w:val="28"/>
        </w:rPr>
      </w:pPr>
    </w:p>
    <w:p w:rsidR="00BF44F8" w:rsidRDefault="00BF44F8" w:rsidP="00BF44F8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</w:t>
      </w:r>
      <w:r w:rsidR="00B12D6B">
        <w:rPr>
          <w:rFonts w:ascii="Britannic Bold" w:hAnsi="Britannic Bold"/>
          <w:sz w:val="28"/>
          <w:szCs w:val="28"/>
        </w:rPr>
        <w:t>1</w:t>
      </w:r>
      <w:r>
        <w:rPr>
          <w:rFonts w:ascii="Britannic Bold" w:hAnsi="Britannic Bold"/>
          <w:sz w:val="28"/>
          <w:szCs w:val="28"/>
        </w:rPr>
        <w:t>1</w:t>
      </w:r>
      <w:r w:rsidR="00B7428E">
        <w:rPr>
          <w:rFonts w:ascii="Britannic Bold" w:hAnsi="Britannic Bold"/>
          <w:sz w:val="28"/>
          <w:szCs w:val="28"/>
        </w:rPr>
        <w:t xml:space="preserve"> (</w:t>
      </w:r>
      <w:r w:rsidR="00861DF5">
        <w:rPr>
          <w:rFonts w:ascii="Britannic Bold" w:hAnsi="Britannic Bold"/>
          <w:sz w:val="28"/>
          <w:szCs w:val="28"/>
        </w:rPr>
        <w:t>L</w:t>
      </w:r>
      <w:r w:rsidR="00293EB0">
        <w:rPr>
          <w:rFonts w:ascii="Britannic Bold" w:hAnsi="Britannic Bold"/>
          <w:sz w:val="28"/>
          <w:szCs w:val="28"/>
        </w:rPr>
        <w:t>écot</w:t>
      </w:r>
      <w:r w:rsidR="00B7428E">
        <w:rPr>
          <w:rFonts w:ascii="Britannic Bold" w:hAnsi="Britannic Bold"/>
          <w:sz w:val="28"/>
          <w:szCs w:val="28"/>
        </w:rPr>
        <w:t>)</w:t>
      </w:r>
    </w:p>
    <w:p w:rsidR="00E4220C" w:rsidRDefault="00E4220C" w:rsidP="00BF44F8">
      <w:pPr>
        <w:spacing w:line="240" w:lineRule="auto"/>
        <w:rPr>
          <w:rFonts w:ascii="Britannic Bold" w:hAnsi="Britannic Bold"/>
          <w:sz w:val="28"/>
          <w:szCs w:val="28"/>
        </w:rPr>
      </w:pPr>
    </w:p>
    <w:p w:rsidR="00861DF5" w:rsidRDefault="00861DF5" w:rsidP="00861DF5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 w:rsidRPr="00861DF5"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904201" cy="1171575"/>
            <wp:effectExtent l="19050" t="0" r="1049" b="0"/>
            <wp:docPr id="9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613" cy="1173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28E" w:rsidRDefault="00B7428E" w:rsidP="00BF44F8">
      <w:pPr>
        <w:spacing w:line="240" w:lineRule="auto"/>
        <w:rPr>
          <w:rFonts w:ascii="Britannic Bold" w:hAnsi="Britannic Bold"/>
          <w:sz w:val="28"/>
          <w:szCs w:val="28"/>
        </w:rPr>
      </w:pPr>
    </w:p>
    <w:p w:rsidR="00CF5A85" w:rsidRDefault="00CF5A85" w:rsidP="00BF44F8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lastRenderedPageBreak/>
        <w:t>112</w:t>
      </w:r>
      <w:r w:rsidR="0033700E">
        <w:rPr>
          <w:rFonts w:ascii="Britannic Bold" w:hAnsi="Britannic Bold"/>
          <w:sz w:val="28"/>
          <w:szCs w:val="28"/>
        </w:rPr>
        <w:t xml:space="preserve"> (Gregorian)</w:t>
      </w:r>
    </w:p>
    <w:p w:rsidR="007A0302" w:rsidRPr="007A0302" w:rsidRDefault="007A0302" w:rsidP="00BF44F8">
      <w:pPr>
        <w:spacing w:line="240" w:lineRule="auto"/>
        <w:rPr>
          <w:rFonts w:ascii="Britannic Bold" w:hAnsi="Britannic Bold"/>
          <w:sz w:val="10"/>
          <w:szCs w:val="10"/>
        </w:rPr>
      </w:pPr>
    </w:p>
    <w:p w:rsidR="00BA4C9C" w:rsidRDefault="00EB7669" w:rsidP="00BA4C9C">
      <w:pPr>
        <w:spacing w:line="240" w:lineRule="auto"/>
        <w:jc w:val="center"/>
      </w:pPr>
      <w:r>
        <w:object w:dxaOrig="15767" w:dyaOrig="2515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5.25pt;height:407.65pt" o:ole="">
            <v:imagedata r:id="rId14" o:title=""/>
          </v:shape>
          <o:OLEObject Type="Embed" ProgID="Unknown" ShapeID="_x0000_i1025" DrawAspect="Content" ObjectID="_1377441607" r:id="rId15"/>
        </w:object>
      </w:r>
    </w:p>
    <w:p w:rsidR="00BA4C9C" w:rsidRDefault="00EB7669" w:rsidP="00EB7669">
      <w:pPr>
        <w:spacing w:line="240" w:lineRule="auto"/>
        <w:jc w:val="center"/>
      </w:pPr>
      <w:r>
        <w:rPr>
          <w:noProof/>
          <w:lang w:val="it-IT" w:eastAsia="it-IT"/>
        </w:rPr>
        <w:drawing>
          <wp:inline distT="0" distB="0" distL="0" distR="0">
            <wp:extent cx="3381375" cy="675612"/>
            <wp:effectExtent l="1905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236" cy="675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C68" w:rsidRDefault="00476C68" w:rsidP="00476C68">
      <w:pPr>
        <w:spacing w:line="240" w:lineRule="auto"/>
        <w:jc w:val="center"/>
      </w:pPr>
    </w:p>
    <w:p w:rsidR="00021ED9" w:rsidRDefault="00476C68" w:rsidP="00476C68">
      <w:pPr>
        <w:spacing w:line="240" w:lineRule="auto"/>
        <w:jc w:val="center"/>
      </w:pPr>
      <w:r>
        <w:br w:type="page"/>
      </w:r>
    </w:p>
    <w:p w:rsidR="00EB7669" w:rsidRDefault="00EB7669" w:rsidP="00476C68">
      <w:pPr>
        <w:spacing w:line="240" w:lineRule="auto"/>
        <w:jc w:val="right"/>
        <w:rPr>
          <w:rFonts w:ascii="Comic Sans MS" w:hAnsi="Comic Sans MS"/>
          <w:sz w:val="28"/>
          <w:szCs w:val="28"/>
        </w:rPr>
      </w:pPr>
    </w:p>
    <w:p w:rsidR="00EB7669" w:rsidRDefault="00EB7669" w:rsidP="00EB7669">
      <w:pPr>
        <w:spacing w:line="240" w:lineRule="auto"/>
        <w:jc w:val="center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val="it-IT" w:eastAsia="it-IT"/>
        </w:rPr>
        <w:drawing>
          <wp:inline distT="0" distB="0" distL="0" distR="0">
            <wp:extent cx="3686175" cy="2881065"/>
            <wp:effectExtent l="19050" t="0" r="9525" b="0"/>
            <wp:docPr id="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633" cy="287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0020" w:rsidRPr="00A60020" w:rsidRDefault="00A60020" w:rsidP="00A60020">
      <w:pPr>
        <w:spacing w:line="240" w:lineRule="auto"/>
        <w:jc w:val="right"/>
        <w:rPr>
          <w:rFonts w:ascii="Britannic Bold" w:hAnsi="Britannic Bold"/>
          <w:sz w:val="18"/>
          <w:szCs w:val="18"/>
        </w:rPr>
      </w:pPr>
    </w:p>
    <w:p w:rsidR="00EB7669" w:rsidRPr="00A60020" w:rsidRDefault="00A60020" w:rsidP="004B5258">
      <w:pPr>
        <w:spacing w:line="240" w:lineRule="auto"/>
        <w:rPr>
          <w:rFonts w:ascii="Britannic Bold" w:hAnsi="Britannic Bold"/>
          <w:sz w:val="28"/>
          <w:szCs w:val="28"/>
        </w:rPr>
      </w:pPr>
      <w:r w:rsidRPr="00A60020">
        <w:rPr>
          <w:rFonts w:ascii="Britannic Bold" w:hAnsi="Britannic Bold"/>
          <w:sz w:val="28"/>
          <w:szCs w:val="28"/>
        </w:rPr>
        <w:t>1</w:t>
      </w:r>
      <w:r w:rsidR="00B12D6B">
        <w:rPr>
          <w:rFonts w:ascii="Britannic Bold" w:hAnsi="Britannic Bold"/>
          <w:sz w:val="28"/>
          <w:szCs w:val="28"/>
        </w:rPr>
        <w:t>1</w:t>
      </w:r>
      <w:r w:rsidR="00CF5A85">
        <w:rPr>
          <w:rFonts w:ascii="Britannic Bold" w:hAnsi="Britannic Bold"/>
          <w:sz w:val="28"/>
          <w:szCs w:val="28"/>
        </w:rPr>
        <w:t>3</w:t>
      </w:r>
      <w:r w:rsidR="004B5258">
        <w:rPr>
          <w:rFonts w:ascii="Britannic Bold" w:hAnsi="Britannic Bold"/>
          <w:sz w:val="28"/>
          <w:szCs w:val="28"/>
        </w:rPr>
        <w:t xml:space="preserve"> (Latin)</w:t>
      </w:r>
    </w:p>
    <w:p w:rsidR="00A60020" w:rsidRPr="00B308DB" w:rsidRDefault="00A60020" w:rsidP="00A60020">
      <w:pPr>
        <w:spacing w:line="240" w:lineRule="auto"/>
        <w:jc w:val="center"/>
        <w:rPr>
          <w:rFonts w:ascii="Comic Sans MS" w:hAnsi="Comic Sans MS"/>
          <w:sz w:val="10"/>
          <w:szCs w:val="10"/>
        </w:rPr>
      </w:pPr>
    </w:p>
    <w:p w:rsidR="00EB7669" w:rsidRDefault="00A60020" w:rsidP="00A60020">
      <w:pPr>
        <w:spacing w:line="240" w:lineRule="auto"/>
        <w:jc w:val="center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val="it-IT" w:eastAsia="it-IT"/>
        </w:rPr>
        <w:drawing>
          <wp:inline distT="0" distB="0" distL="0" distR="0">
            <wp:extent cx="4148137" cy="1119743"/>
            <wp:effectExtent l="19050" t="0" r="4763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620" cy="1119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9BC" w:rsidRPr="007C69BC" w:rsidRDefault="007C69BC" w:rsidP="007C69BC">
      <w:pPr>
        <w:spacing w:line="240" w:lineRule="auto"/>
        <w:rPr>
          <w:rFonts w:ascii="Comic Sans MS" w:hAnsi="Comic Sans MS"/>
          <w:sz w:val="10"/>
          <w:szCs w:val="10"/>
        </w:rPr>
      </w:pPr>
    </w:p>
    <w:p w:rsidR="005A3553" w:rsidRDefault="00A60020" w:rsidP="00356389">
      <w:pPr>
        <w:spacing w:line="240" w:lineRule="auto"/>
        <w:rPr>
          <w:rFonts w:ascii="Britannic Bold" w:hAnsi="Britannic Bold"/>
          <w:sz w:val="28"/>
          <w:szCs w:val="28"/>
        </w:rPr>
      </w:pPr>
      <w:r w:rsidRPr="00A60020">
        <w:rPr>
          <w:rFonts w:ascii="Britannic Bold" w:hAnsi="Britannic Bold"/>
          <w:sz w:val="28"/>
          <w:szCs w:val="28"/>
        </w:rPr>
        <w:t>1</w:t>
      </w:r>
      <w:r w:rsidR="00B12D6B">
        <w:rPr>
          <w:rFonts w:ascii="Britannic Bold" w:hAnsi="Britannic Bold"/>
          <w:sz w:val="28"/>
          <w:szCs w:val="28"/>
        </w:rPr>
        <w:t>1</w:t>
      </w:r>
      <w:r w:rsidR="00CF5A85">
        <w:rPr>
          <w:rFonts w:ascii="Britannic Bold" w:hAnsi="Britannic Bold"/>
          <w:sz w:val="28"/>
          <w:szCs w:val="28"/>
        </w:rPr>
        <w:t>4</w:t>
      </w:r>
      <w:r w:rsidR="00356389">
        <w:rPr>
          <w:rFonts w:ascii="Britannic Bold" w:hAnsi="Britannic Bold"/>
          <w:sz w:val="28"/>
          <w:szCs w:val="28"/>
        </w:rPr>
        <w:t xml:space="preserve"> (Taizé)</w:t>
      </w:r>
    </w:p>
    <w:p w:rsidR="007C69BC" w:rsidRPr="007C69BC" w:rsidRDefault="007C69BC" w:rsidP="00356389">
      <w:pPr>
        <w:spacing w:line="240" w:lineRule="auto"/>
        <w:rPr>
          <w:rFonts w:ascii="Britannic Bold" w:hAnsi="Britannic Bold"/>
          <w:sz w:val="10"/>
          <w:szCs w:val="10"/>
        </w:rPr>
      </w:pPr>
    </w:p>
    <w:p w:rsidR="00A60020" w:rsidRDefault="00A60020" w:rsidP="00A60020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810000" cy="1182546"/>
            <wp:effectExtent l="1905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4091" cy="1183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0020" w:rsidRDefault="00A60020" w:rsidP="00A60020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</w:p>
    <w:p w:rsidR="00A60020" w:rsidRDefault="00A60020" w:rsidP="00A60020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lastRenderedPageBreak/>
        <w:t>1</w:t>
      </w:r>
      <w:r w:rsidR="00B12D6B">
        <w:rPr>
          <w:rFonts w:ascii="Britannic Bold" w:hAnsi="Britannic Bold"/>
          <w:sz w:val="28"/>
          <w:szCs w:val="28"/>
        </w:rPr>
        <w:t>1</w:t>
      </w:r>
      <w:r w:rsidR="00CF5A85">
        <w:rPr>
          <w:rFonts w:ascii="Britannic Bold" w:hAnsi="Britannic Bold"/>
          <w:sz w:val="28"/>
          <w:szCs w:val="28"/>
        </w:rPr>
        <w:t>5</w:t>
      </w:r>
      <w:r w:rsidR="001D24F6">
        <w:rPr>
          <w:rFonts w:ascii="Britannic Bold" w:hAnsi="Britannic Bold"/>
          <w:sz w:val="28"/>
          <w:szCs w:val="28"/>
        </w:rPr>
        <w:t xml:space="preserve"> (Nativitas)</w:t>
      </w:r>
    </w:p>
    <w:p w:rsidR="0092194D" w:rsidRPr="0092194D" w:rsidRDefault="0092194D" w:rsidP="00A60020">
      <w:pPr>
        <w:spacing w:line="240" w:lineRule="auto"/>
        <w:rPr>
          <w:rFonts w:ascii="Britannic Bold" w:hAnsi="Britannic Bold"/>
          <w:sz w:val="10"/>
          <w:szCs w:val="10"/>
        </w:rPr>
      </w:pPr>
    </w:p>
    <w:p w:rsidR="00A60020" w:rsidRDefault="00F23814" w:rsidP="005704C9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 w:rsidRPr="00F23814"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139615"/>
            <wp:effectExtent l="19050" t="0" r="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13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814" w:rsidRPr="002425D3" w:rsidRDefault="00F23814" w:rsidP="005704C9">
      <w:pPr>
        <w:spacing w:line="240" w:lineRule="auto"/>
        <w:jc w:val="center"/>
        <w:rPr>
          <w:rFonts w:ascii="Britannic Bold" w:hAnsi="Britannic Bold"/>
          <w:sz w:val="24"/>
          <w:szCs w:val="24"/>
        </w:rPr>
      </w:pPr>
    </w:p>
    <w:p w:rsidR="00A60020" w:rsidRDefault="00A60020" w:rsidP="00A60020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Cantus responsorial</w:t>
      </w:r>
      <w:r w:rsidR="00B308DB">
        <w:rPr>
          <w:rFonts w:ascii="Britannic Bold" w:hAnsi="Britannic Bold"/>
          <w:sz w:val="28"/>
          <w:szCs w:val="28"/>
        </w:rPr>
        <w:t>is</w:t>
      </w:r>
    </w:p>
    <w:p w:rsidR="002425D3" w:rsidRPr="002425D3" w:rsidRDefault="002425D3" w:rsidP="00A60020">
      <w:pPr>
        <w:spacing w:line="240" w:lineRule="auto"/>
        <w:jc w:val="center"/>
        <w:rPr>
          <w:rFonts w:ascii="Britannic Bold" w:hAnsi="Britannic Bold"/>
          <w:sz w:val="10"/>
          <w:szCs w:val="10"/>
        </w:rPr>
      </w:pPr>
    </w:p>
    <w:p w:rsidR="00A60020" w:rsidRDefault="00B12D6B" w:rsidP="00B12D6B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121</w:t>
      </w:r>
      <w:r w:rsidR="00905173">
        <w:rPr>
          <w:rFonts w:ascii="Britannic Bold" w:hAnsi="Britannic Bold"/>
          <w:sz w:val="28"/>
          <w:szCs w:val="28"/>
        </w:rPr>
        <w:t xml:space="preserve"> (Joncas)</w:t>
      </w:r>
    </w:p>
    <w:p w:rsidR="00B12D6B" w:rsidRPr="005704C9" w:rsidRDefault="00B12D6B" w:rsidP="00B12D6B">
      <w:pPr>
        <w:spacing w:line="240" w:lineRule="auto"/>
        <w:rPr>
          <w:rFonts w:ascii="Britannic Bold" w:hAnsi="Britannic Bold"/>
          <w:sz w:val="10"/>
          <w:szCs w:val="10"/>
        </w:rPr>
      </w:pPr>
    </w:p>
    <w:p w:rsidR="00A60020" w:rsidRDefault="00B12D6B" w:rsidP="00A60020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430267"/>
            <wp:effectExtent l="1905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430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D6B" w:rsidRDefault="00B12D6B" w:rsidP="00B12D6B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122</w:t>
      </w:r>
      <w:r w:rsidR="002425D3">
        <w:rPr>
          <w:rFonts w:ascii="Britannic Bold" w:hAnsi="Britannic Bold"/>
          <w:sz w:val="28"/>
          <w:szCs w:val="28"/>
        </w:rPr>
        <w:t xml:space="preserve"> (Taizé)</w:t>
      </w:r>
    </w:p>
    <w:p w:rsidR="005704C9" w:rsidRPr="005704C9" w:rsidRDefault="005704C9" w:rsidP="00B12D6B">
      <w:pPr>
        <w:spacing w:line="240" w:lineRule="auto"/>
        <w:rPr>
          <w:rFonts w:ascii="Britannic Bold" w:hAnsi="Britannic Bold"/>
          <w:sz w:val="10"/>
          <w:szCs w:val="10"/>
        </w:rPr>
      </w:pPr>
    </w:p>
    <w:p w:rsidR="00B12D6B" w:rsidRDefault="00AA46B2" w:rsidP="00992F61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752850" cy="681029"/>
            <wp:effectExtent l="1905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485" cy="681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6B2" w:rsidRDefault="00AA46B2" w:rsidP="00B12D6B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123</w:t>
      </w:r>
      <w:r w:rsidR="000E6911">
        <w:rPr>
          <w:rFonts w:ascii="Britannic Bold" w:hAnsi="Britannic Bold"/>
          <w:sz w:val="28"/>
          <w:szCs w:val="28"/>
        </w:rPr>
        <w:t xml:space="preserve"> (Deiss)</w:t>
      </w:r>
    </w:p>
    <w:p w:rsidR="00AA46B2" w:rsidRPr="005704C9" w:rsidRDefault="00AA46B2" w:rsidP="00B12D6B">
      <w:pPr>
        <w:spacing w:line="240" w:lineRule="auto"/>
        <w:rPr>
          <w:rFonts w:ascii="Britannic Bold" w:hAnsi="Britannic Bold"/>
          <w:sz w:val="10"/>
          <w:szCs w:val="10"/>
        </w:rPr>
      </w:pPr>
    </w:p>
    <w:p w:rsidR="00AA46B2" w:rsidRDefault="00AA46B2" w:rsidP="00992F61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214813" cy="625845"/>
            <wp:effectExtent l="19050" t="0" r="0" b="0"/>
            <wp:docPr id="2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941" cy="627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6B2" w:rsidRDefault="005704C9" w:rsidP="00B12D6B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124</w:t>
      </w:r>
      <w:r w:rsidR="001405D3">
        <w:rPr>
          <w:rFonts w:ascii="Britannic Bold" w:hAnsi="Britannic Bold"/>
          <w:sz w:val="28"/>
          <w:szCs w:val="28"/>
        </w:rPr>
        <w:t xml:space="preserve"> (Foley)</w:t>
      </w:r>
    </w:p>
    <w:p w:rsidR="005704C9" w:rsidRPr="005704C9" w:rsidRDefault="005704C9" w:rsidP="00B12D6B">
      <w:pPr>
        <w:spacing w:line="240" w:lineRule="auto"/>
        <w:rPr>
          <w:rFonts w:ascii="Britannic Bold" w:hAnsi="Britannic Bold"/>
          <w:sz w:val="10"/>
          <w:szCs w:val="10"/>
        </w:rPr>
      </w:pPr>
    </w:p>
    <w:p w:rsidR="005704C9" w:rsidRDefault="005704C9" w:rsidP="00B12D6B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594149" cy="700088"/>
            <wp:effectExtent l="1905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414" cy="700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F61" w:rsidRDefault="00992F61" w:rsidP="00A60020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</w:p>
    <w:p w:rsidR="007D6C80" w:rsidRDefault="007D6C80" w:rsidP="00A60020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 w:rsidRPr="007D6C80">
        <w:rPr>
          <w:rFonts w:ascii="Britannic Bold" w:hAnsi="Britannic Bold"/>
          <w:sz w:val="28"/>
          <w:szCs w:val="28"/>
          <w:lang w:val="it-IT"/>
        </w:rPr>
        <w:lastRenderedPageBreak/>
        <w:t xml:space="preserve">Cantus ad </w:t>
      </w:r>
      <w:r>
        <w:rPr>
          <w:rFonts w:ascii="Britannic Bold" w:hAnsi="Britannic Bold"/>
          <w:sz w:val="28"/>
          <w:szCs w:val="28"/>
          <w:lang w:val="it-IT"/>
        </w:rPr>
        <w:t>Evangelium</w:t>
      </w:r>
    </w:p>
    <w:p w:rsidR="007D6C80" w:rsidRDefault="007D6C80" w:rsidP="007D6C80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</w:p>
    <w:p w:rsidR="007D6C80" w:rsidRDefault="001A249A" w:rsidP="001D3DD1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sz w:val="28"/>
          <w:szCs w:val="28"/>
          <w:lang w:val="it-IT"/>
        </w:rPr>
        <w:t>131</w:t>
      </w:r>
      <w:r w:rsidR="006E4033">
        <w:rPr>
          <w:rFonts w:ascii="Britannic Bold" w:hAnsi="Britannic Bold"/>
          <w:sz w:val="28"/>
          <w:szCs w:val="28"/>
          <w:lang w:val="it-IT"/>
        </w:rPr>
        <w:t xml:space="preserve"> (Gregorian)</w:t>
      </w:r>
    </w:p>
    <w:p w:rsidR="00844E75" w:rsidRDefault="00844E75" w:rsidP="00844E75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2957512" cy="658385"/>
            <wp:effectExtent l="1905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881" cy="661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49A" w:rsidRDefault="001A249A" w:rsidP="00586CEF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sz w:val="28"/>
          <w:szCs w:val="28"/>
          <w:lang w:val="it-IT"/>
        </w:rPr>
        <w:t>132</w:t>
      </w:r>
      <w:r w:rsidR="00586CEF">
        <w:rPr>
          <w:rFonts w:ascii="Britannic Bold" w:hAnsi="Britannic Bold"/>
          <w:sz w:val="28"/>
          <w:szCs w:val="28"/>
          <w:lang w:val="it-IT"/>
        </w:rPr>
        <w:t xml:space="preserve"> (Paschalis)</w:t>
      </w:r>
    </w:p>
    <w:p w:rsidR="00F075B0" w:rsidRPr="00F075B0" w:rsidRDefault="00F075B0" w:rsidP="00586CEF">
      <w:pPr>
        <w:spacing w:line="240" w:lineRule="auto"/>
        <w:rPr>
          <w:rFonts w:ascii="Britannic Bold" w:hAnsi="Britannic Bold"/>
          <w:sz w:val="6"/>
          <w:szCs w:val="6"/>
          <w:lang w:val="it-IT"/>
        </w:rPr>
      </w:pPr>
    </w:p>
    <w:p w:rsidR="00E625E3" w:rsidRDefault="00E625E3" w:rsidP="00E625E3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450483" cy="535884"/>
            <wp:effectExtent l="19050" t="0" r="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552" cy="535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5B0" w:rsidRPr="00F075B0" w:rsidRDefault="00F075B0" w:rsidP="00F075B0">
      <w:pPr>
        <w:spacing w:line="240" w:lineRule="auto"/>
        <w:rPr>
          <w:rFonts w:ascii="Britannic Bold" w:hAnsi="Britannic Bold"/>
          <w:sz w:val="6"/>
          <w:szCs w:val="6"/>
          <w:lang w:val="it-IT"/>
        </w:rPr>
      </w:pPr>
    </w:p>
    <w:p w:rsidR="00E625E3" w:rsidRDefault="00E625E3" w:rsidP="00F075B0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sz w:val="28"/>
          <w:szCs w:val="28"/>
          <w:lang w:val="it-IT"/>
        </w:rPr>
        <w:t>133</w:t>
      </w:r>
      <w:r w:rsidR="00F075B0">
        <w:rPr>
          <w:rFonts w:ascii="Britannic Bold" w:hAnsi="Britannic Bold"/>
          <w:sz w:val="28"/>
          <w:szCs w:val="28"/>
          <w:lang w:val="it-IT"/>
        </w:rPr>
        <w:t xml:space="preserve"> (Seek ye first)</w:t>
      </w:r>
    </w:p>
    <w:p w:rsidR="003651FE" w:rsidRPr="003651FE" w:rsidRDefault="003651FE" w:rsidP="00F075B0">
      <w:pPr>
        <w:spacing w:line="240" w:lineRule="auto"/>
        <w:rPr>
          <w:rFonts w:ascii="Britannic Bold" w:hAnsi="Britannic Bold"/>
          <w:sz w:val="6"/>
          <w:szCs w:val="6"/>
          <w:lang w:val="it-IT"/>
        </w:rPr>
      </w:pPr>
    </w:p>
    <w:p w:rsidR="001A249A" w:rsidRDefault="00844E75" w:rsidP="001A249A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010025" cy="1102294"/>
            <wp:effectExtent l="1905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7747" cy="1104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EB6" w:rsidRPr="00A22EB6" w:rsidRDefault="00A22EB6" w:rsidP="00A22EB6">
      <w:pPr>
        <w:spacing w:line="240" w:lineRule="auto"/>
        <w:rPr>
          <w:rFonts w:ascii="Britannic Bold" w:hAnsi="Britannic Bold"/>
          <w:sz w:val="6"/>
          <w:szCs w:val="6"/>
          <w:lang w:val="it-IT"/>
        </w:rPr>
      </w:pPr>
    </w:p>
    <w:p w:rsidR="00844E75" w:rsidRDefault="00844E75" w:rsidP="00A22EB6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sz w:val="28"/>
          <w:szCs w:val="28"/>
          <w:lang w:val="it-IT"/>
        </w:rPr>
        <w:t>13</w:t>
      </w:r>
      <w:r w:rsidR="00E625E3">
        <w:rPr>
          <w:rFonts w:ascii="Britannic Bold" w:hAnsi="Britannic Bold"/>
          <w:sz w:val="28"/>
          <w:szCs w:val="28"/>
          <w:lang w:val="it-IT"/>
        </w:rPr>
        <w:t>4</w:t>
      </w:r>
      <w:r w:rsidR="00A22EB6">
        <w:rPr>
          <w:rFonts w:ascii="Britannic Bold" w:hAnsi="Britannic Bold"/>
          <w:sz w:val="28"/>
          <w:szCs w:val="28"/>
          <w:lang w:val="it-IT"/>
        </w:rPr>
        <w:t xml:space="preserve"> (Celtic)</w:t>
      </w:r>
    </w:p>
    <w:p w:rsidR="00844E75" w:rsidRDefault="00844E75" w:rsidP="00844E75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257550" cy="1252127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684" cy="1252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49A" w:rsidRDefault="00844E75" w:rsidP="00C56D4F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sz w:val="28"/>
          <w:szCs w:val="28"/>
          <w:lang w:val="it-IT"/>
        </w:rPr>
        <w:t>13</w:t>
      </w:r>
      <w:r w:rsidR="00E625E3">
        <w:rPr>
          <w:rFonts w:ascii="Britannic Bold" w:hAnsi="Britannic Bold"/>
          <w:sz w:val="28"/>
          <w:szCs w:val="28"/>
          <w:lang w:val="it-IT"/>
        </w:rPr>
        <w:t>5</w:t>
      </w:r>
      <w:r w:rsidR="00C56D4F">
        <w:rPr>
          <w:rFonts w:ascii="Britannic Bold" w:hAnsi="Britannic Bold"/>
          <w:sz w:val="28"/>
          <w:szCs w:val="28"/>
          <w:lang w:val="it-IT"/>
        </w:rPr>
        <w:t xml:space="preserve"> (Taizé)</w:t>
      </w:r>
    </w:p>
    <w:p w:rsidR="00F27DA9" w:rsidRPr="00F27DA9" w:rsidRDefault="00F27DA9" w:rsidP="00C56D4F">
      <w:pPr>
        <w:spacing w:line="240" w:lineRule="auto"/>
        <w:rPr>
          <w:rFonts w:ascii="Britannic Bold" w:hAnsi="Britannic Bold"/>
          <w:sz w:val="6"/>
          <w:szCs w:val="6"/>
          <w:lang w:val="it-IT"/>
        </w:rPr>
      </w:pPr>
    </w:p>
    <w:p w:rsidR="00844E75" w:rsidRPr="007D6C80" w:rsidRDefault="00844E75" w:rsidP="001A249A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028950" cy="1286535"/>
            <wp:effectExtent l="1905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946" cy="129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85E" w:rsidRDefault="0094185E" w:rsidP="0094185E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sz w:val="28"/>
          <w:szCs w:val="28"/>
          <w:lang w:val="it-IT"/>
        </w:rPr>
        <w:lastRenderedPageBreak/>
        <w:t>13</w:t>
      </w:r>
      <w:r w:rsidR="00E625E3">
        <w:rPr>
          <w:rFonts w:ascii="Britannic Bold" w:hAnsi="Britannic Bold"/>
          <w:sz w:val="28"/>
          <w:szCs w:val="28"/>
          <w:lang w:val="it-IT"/>
        </w:rPr>
        <w:t>6</w:t>
      </w:r>
      <w:r w:rsidR="009B551C">
        <w:rPr>
          <w:rFonts w:ascii="Britannic Bold" w:hAnsi="Britannic Bold"/>
          <w:sz w:val="28"/>
          <w:szCs w:val="28"/>
          <w:lang w:val="it-IT"/>
        </w:rPr>
        <w:t xml:space="preserve"> (Simplex)</w:t>
      </w:r>
    </w:p>
    <w:p w:rsidR="00844E75" w:rsidRDefault="0094185E" w:rsidP="00A60020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395663" cy="726920"/>
            <wp:effectExtent l="1905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807" cy="72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85E" w:rsidRDefault="0094185E" w:rsidP="0094185E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sz w:val="28"/>
          <w:szCs w:val="28"/>
          <w:lang w:val="it-IT"/>
        </w:rPr>
        <w:t>13</w:t>
      </w:r>
      <w:r w:rsidR="00E625E3">
        <w:rPr>
          <w:rFonts w:ascii="Britannic Bold" w:hAnsi="Britannic Bold"/>
          <w:sz w:val="28"/>
          <w:szCs w:val="28"/>
          <w:lang w:val="it-IT"/>
        </w:rPr>
        <w:t>7</w:t>
      </w:r>
      <w:r w:rsidR="00146C02">
        <w:rPr>
          <w:rFonts w:ascii="Britannic Bold" w:hAnsi="Britannic Bold"/>
          <w:sz w:val="28"/>
          <w:szCs w:val="28"/>
          <w:lang w:val="it-IT"/>
        </w:rPr>
        <w:t xml:space="preserve"> (Segne, Vater)</w:t>
      </w:r>
    </w:p>
    <w:p w:rsidR="0094185E" w:rsidRPr="0094185E" w:rsidRDefault="0094185E" w:rsidP="0094185E">
      <w:pPr>
        <w:spacing w:line="240" w:lineRule="auto"/>
        <w:rPr>
          <w:rFonts w:ascii="Britannic Bold" w:hAnsi="Britannic Bold"/>
          <w:sz w:val="10"/>
          <w:szCs w:val="10"/>
          <w:lang w:val="it-IT"/>
        </w:rPr>
      </w:pPr>
    </w:p>
    <w:p w:rsidR="0094185E" w:rsidRDefault="00F75683" w:rsidP="0094185E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829368" cy="709037"/>
            <wp:effectExtent l="19050" t="0" r="0" b="0"/>
            <wp:docPr id="3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9837" cy="71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85E" w:rsidRDefault="0094185E" w:rsidP="0094185E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sz w:val="28"/>
          <w:szCs w:val="28"/>
          <w:lang w:val="it-IT"/>
        </w:rPr>
        <w:t>13</w:t>
      </w:r>
      <w:r w:rsidR="00E625E3">
        <w:rPr>
          <w:rFonts w:ascii="Britannic Bold" w:hAnsi="Britannic Bold"/>
          <w:sz w:val="28"/>
          <w:szCs w:val="28"/>
          <w:lang w:val="it-IT"/>
        </w:rPr>
        <w:t>8</w:t>
      </w:r>
      <w:r w:rsidR="00580472">
        <w:rPr>
          <w:rFonts w:ascii="Britannic Bold" w:hAnsi="Britannic Bold"/>
          <w:sz w:val="28"/>
          <w:szCs w:val="28"/>
          <w:lang w:val="it-IT"/>
        </w:rPr>
        <w:t xml:space="preserve"> (Resucitó)</w:t>
      </w:r>
    </w:p>
    <w:p w:rsidR="00330DD2" w:rsidRDefault="00CE1ECA" w:rsidP="0094185E">
      <w:pPr>
        <w:spacing w:line="240" w:lineRule="auto"/>
        <w:rPr>
          <w:rFonts w:ascii="Britannic Bold" w:hAnsi="Britannic Bold"/>
          <w:sz w:val="10"/>
          <w:szCs w:val="10"/>
          <w:lang w:val="it-IT"/>
        </w:rPr>
      </w:pPr>
      <w:r w:rsidRPr="00CE1ECA">
        <w:rPr>
          <w:rFonts w:ascii="Britannic Bold" w:hAnsi="Britannic Bold"/>
          <w:noProof/>
          <w:sz w:val="10"/>
          <w:szCs w:val="10"/>
          <w:lang w:val="it-IT" w:eastAsia="it-IT"/>
        </w:rPr>
        <w:drawing>
          <wp:inline distT="0" distB="0" distL="0" distR="0">
            <wp:extent cx="4315143" cy="757929"/>
            <wp:effectExtent l="19050" t="0" r="9207" b="0"/>
            <wp:docPr id="4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900" cy="757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59C" w:rsidRDefault="0014659C" w:rsidP="0094185E">
      <w:pPr>
        <w:spacing w:line="240" w:lineRule="auto"/>
        <w:rPr>
          <w:rFonts w:ascii="Britannic Bold" w:hAnsi="Britannic Bold"/>
          <w:sz w:val="10"/>
          <w:szCs w:val="10"/>
          <w:lang w:val="it-IT"/>
        </w:rPr>
      </w:pPr>
    </w:p>
    <w:p w:rsidR="00C156B6" w:rsidRDefault="00C156B6" w:rsidP="00C156B6">
      <w:pPr>
        <w:spacing w:line="240" w:lineRule="auto"/>
        <w:rPr>
          <w:rFonts w:ascii="Britannic Bold" w:hAnsi="Britannic Bold"/>
          <w:b/>
          <w:sz w:val="28"/>
          <w:szCs w:val="28"/>
          <w:lang w:val="it-IT"/>
        </w:rPr>
      </w:pPr>
      <w:r>
        <w:rPr>
          <w:rFonts w:ascii="Britannic Bold" w:hAnsi="Britannic Bold"/>
          <w:b/>
          <w:sz w:val="28"/>
          <w:szCs w:val="28"/>
          <w:lang w:val="it-IT"/>
        </w:rPr>
        <w:t>139</w:t>
      </w:r>
      <w:r w:rsidR="003D4139">
        <w:rPr>
          <w:rFonts w:ascii="Britannic Bold" w:hAnsi="Britannic Bold"/>
          <w:b/>
          <w:sz w:val="28"/>
          <w:szCs w:val="28"/>
          <w:lang w:val="it-IT"/>
        </w:rPr>
        <w:t xml:space="preserve"> (Quadragesima</w:t>
      </w:r>
      <w:r w:rsidR="00857D26">
        <w:rPr>
          <w:rFonts w:ascii="Britannic Bold" w:hAnsi="Britannic Bold"/>
          <w:b/>
          <w:sz w:val="28"/>
          <w:szCs w:val="28"/>
          <w:lang w:val="it-IT"/>
        </w:rPr>
        <w:t>, 1</w:t>
      </w:r>
      <w:r w:rsidR="003D4139">
        <w:rPr>
          <w:rFonts w:ascii="Britannic Bold" w:hAnsi="Britannic Bold"/>
          <w:b/>
          <w:sz w:val="28"/>
          <w:szCs w:val="28"/>
          <w:lang w:val="it-IT"/>
        </w:rPr>
        <w:t>)</w:t>
      </w:r>
    </w:p>
    <w:p w:rsidR="0014659C" w:rsidRPr="0014659C" w:rsidRDefault="0014659C" w:rsidP="00C156B6">
      <w:pPr>
        <w:spacing w:line="240" w:lineRule="auto"/>
        <w:rPr>
          <w:rFonts w:ascii="Britannic Bold" w:hAnsi="Britannic Bold"/>
          <w:b/>
          <w:sz w:val="10"/>
          <w:szCs w:val="10"/>
          <w:lang w:val="it-IT"/>
        </w:rPr>
      </w:pPr>
    </w:p>
    <w:p w:rsidR="0094185E" w:rsidRDefault="00F75683" w:rsidP="00330DD2">
      <w:pPr>
        <w:spacing w:line="240" w:lineRule="auto"/>
        <w:jc w:val="center"/>
        <w:rPr>
          <w:rFonts w:ascii="Britannic Bold" w:hAnsi="Britannic Bold"/>
          <w:b/>
          <w:sz w:val="10"/>
          <w:szCs w:val="10"/>
          <w:lang w:val="it-IT"/>
        </w:rPr>
      </w:pPr>
      <w:r>
        <w:rPr>
          <w:rFonts w:ascii="Britannic Bold" w:hAnsi="Britannic Bold"/>
          <w:b/>
          <w:noProof/>
          <w:sz w:val="10"/>
          <w:szCs w:val="10"/>
          <w:lang w:val="it-IT" w:eastAsia="it-IT"/>
        </w:rPr>
        <w:drawing>
          <wp:inline distT="0" distB="0" distL="0" distR="0">
            <wp:extent cx="4133850" cy="587172"/>
            <wp:effectExtent l="1905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045" cy="58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6B6" w:rsidRDefault="00C156B6" w:rsidP="00440D29">
      <w:pPr>
        <w:spacing w:line="240" w:lineRule="auto"/>
        <w:rPr>
          <w:rFonts w:ascii="Britannic Bold" w:hAnsi="Britannic Bold"/>
          <w:b/>
          <w:sz w:val="10"/>
          <w:szCs w:val="10"/>
          <w:lang w:val="it-IT"/>
        </w:rPr>
      </w:pPr>
    </w:p>
    <w:p w:rsidR="00440D29" w:rsidRDefault="00440D29" w:rsidP="00440D29">
      <w:pPr>
        <w:spacing w:line="240" w:lineRule="auto"/>
        <w:rPr>
          <w:rFonts w:ascii="Britannic Bold" w:hAnsi="Britannic Bold"/>
          <w:b/>
          <w:sz w:val="10"/>
          <w:szCs w:val="10"/>
          <w:lang w:val="it-IT"/>
        </w:rPr>
      </w:pPr>
    </w:p>
    <w:p w:rsidR="00C156B6" w:rsidRDefault="00C156B6" w:rsidP="00C156B6">
      <w:pPr>
        <w:spacing w:line="240" w:lineRule="auto"/>
        <w:rPr>
          <w:rFonts w:ascii="Britannic Bold" w:hAnsi="Britannic Bold"/>
          <w:b/>
          <w:sz w:val="28"/>
          <w:szCs w:val="28"/>
          <w:lang w:val="it-IT"/>
        </w:rPr>
      </w:pPr>
      <w:r>
        <w:rPr>
          <w:rFonts w:ascii="Britannic Bold" w:hAnsi="Britannic Bold"/>
          <w:b/>
          <w:sz w:val="28"/>
          <w:szCs w:val="28"/>
          <w:lang w:val="it-IT"/>
        </w:rPr>
        <w:t>1</w:t>
      </w:r>
      <w:r w:rsidR="00F46C63">
        <w:rPr>
          <w:rFonts w:ascii="Britannic Bold" w:hAnsi="Britannic Bold"/>
          <w:b/>
          <w:sz w:val="28"/>
          <w:szCs w:val="28"/>
          <w:lang w:val="it-IT"/>
        </w:rPr>
        <w:t>40</w:t>
      </w:r>
      <w:r w:rsidR="003D4139">
        <w:rPr>
          <w:rFonts w:ascii="Britannic Bold" w:hAnsi="Britannic Bold"/>
          <w:b/>
          <w:sz w:val="28"/>
          <w:szCs w:val="28"/>
          <w:lang w:val="it-IT"/>
        </w:rPr>
        <w:t xml:space="preserve"> (Quadragesima</w:t>
      </w:r>
      <w:r w:rsidR="00857D26">
        <w:rPr>
          <w:rFonts w:ascii="Britannic Bold" w:hAnsi="Britannic Bold"/>
          <w:b/>
          <w:sz w:val="28"/>
          <w:szCs w:val="28"/>
          <w:lang w:val="it-IT"/>
        </w:rPr>
        <w:t>, 2</w:t>
      </w:r>
      <w:r w:rsidR="003D4139">
        <w:rPr>
          <w:rFonts w:ascii="Britannic Bold" w:hAnsi="Britannic Bold"/>
          <w:b/>
          <w:sz w:val="28"/>
          <w:szCs w:val="28"/>
          <w:lang w:val="it-IT"/>
        </w:rPr>
        <w:t>)</w:t>
      </w:r>
    </w:p>
    <w:p w:rsidR="00330DD2" w:rsidRDefault="00330DD2" w:rsidP="00330DD2">
      <w:pPr>
        <w:spacing w:line="240" w:lineRule="auto"/>
        <w:jc w:val="center"/>
        <w:rPr>
          <w:rFonts w:ascii="Britannic Bold" w:hAnsi="Britannic Bold"/>
          <w:b/>
          <w:sz w:val="28"/>
          <w:szCs w:val="28"/>
          <w:lang w:val="it-IT"/>
        </w:rPr>
      </w:pPr>
      <w:r>
        <w:rPr>
          <w:rFonts w:ascii="Britannic Bold" w:hAnsi="Britannic Bold"/>
          <w:b/>
          <w:noProof/>
          <w:sz w:val="28"/>
          <w:szCs w:val="28"/>
          <w:lang w:val="it-IT" w:eastAsia="it-IT"/>
        </w:rPr>
        <w:drawing>
          <wp:inline distT="0" distB="0" distL="0" distR="0">
            <wp:extent cx="3648075" cy="717465"/>
            <wp:effectExtent l="1905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744" cy="717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1ECA" w:rsidRPr="00CE1ECA" w:rsidRDefault="00CE1ECA" w:rsidP="00CE1ECA">
      <w:pPr>
        <w:spacing w:line="240" w:lineRule="auto"/>
        <w:rPr>
          <w:rFonts w:ascii="Britannic Bold" w:hAnsi="Britannic Bold"/>
          <w:b/>
          <w:sz w:val="10"/>
          <w:szCs w:val="10"/>
          <w:lang w:val="it-IT"/>
        </w:rPr>
      </w:pPr>
    </w:p>
    <w:p w:rsidR="00E625E3" w:rsidRDefault="00E625E3" w:rsidP="00A60020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</w:p>
    <w:p w:rsidR="00A60020" w:rsidRPr="007D6C80" w:rsidRDefault="00A60020" w:rsidP="00A60020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 w:rsidRPr="007D6C80">
        <w:rPr>
          <w:rFonts w:ascii="Britannic Bold" w:hAnsi="Britannic Bold"/>
          <w:sz w:val="28"/>
          <w:szCs w:val="28"/>
          <w:lang w:val="it-IT"/>
        </w:rPr>
        <w:t>Oratio fidelium</w:t>
      </w:r>
    </w:p>
    <w:p w:rsidR="005704C9" w:rsidRDefault="005704C9" w:rsidP="00E625E3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 w:rsidRPr="007D6C80">
        <w:rPr>
          <w:rFonts w:ascii="Britannic Bold" w:hAnsi="Britannic Bold"/>
          <w:sz w:val="28"/>
          <w:szCs w:val="28"/>
          <w:lang w:val="it-IT"/>
        </w:rPr>
        <w:t>1</w:t>
      </w:r>
      <w:r w:rsidR="00844E75">
        <w:rPr>
          <w:rFonts w:ascii="Britannic Bold" w:hAnsi="Britannic Bold"/>
          <w:sz w:val="28"/>
          <w:szCs w:val="28"/>
          <w:lang w:val="it-IT"/>
        </w:rPr>
        <w:t>4</w:t>
      </w:r>
      <w:r w:rsidRPr="007D6C80">
        <w:rPr>
          <w:rFonts w:ascii="Britannic Bold" w:hAnsi="Britannic Bold"/>
          <w:sz w:val="28"/>
          <w:szCs w:val="28"/>
          <w:lang w:val="it-IT"/>
        </w:rPr>
        <w:t>1</w:t>
      </w:r>
    </w:p>
    <w:p w:rsidR="00992F61" w:rsidRDefault="00992F61" w:rsidP="00992F61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1885950" cy="570395"/>
            <wp:effectExtent l="1905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472" cy="571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5E3" w:rsidRDefault="00E625E3" w:rsidP="00E625E3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</w:p>
    <w:p w:rsidR="00E625E3" w:rsidRDefault="00E625E3" w:rsidP="00E625E3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</w:p>
    <w:p w:rsidR="001F646D" w:rsidRDefault="001F646D" w:rsidP="00E625E3">
      <w:pPr>
        <w:spacing w:line="240" w:lineRule="auto"/>
        <w:jc w:val="right"/>
        <w:rPr>
          <w:rFonts w:ascii="Britannic Bold" w:hAnsi="Britannic Bold"/>
          <w:sz w:val="28"/>
          <w:szCs w:val="28"/>
          <w:lang w:val="it-IT"/>
        </w:rPr>
      </w:pPr>
    </w:p>
    <w:p w:rsidR="00992F61" w:rsidRPr="007D6C80" w:rsidRDefault="00992F61" w:rsidP="000B1F35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sz w:val="28"/>
          <w:szCs w:val="28"/>
          <w:lang w:val="it-IT"/>
        </w:rPr>
        <w:t>142</w:t>
      </w:r>
      <w:r w:rsidR="000B1F35">
        <w:rPr>
          <w:rFonts w:ascii="Britannic Bold" w:hAnsi="Britannic Bold"/>
          <w:sz w:val="28"/>
          <w:szCs w:val="28"/>
          <w:lang w:val="it-IT"/>
        </w:rPr>
        <w:t xml:space="preserve"> (Taizé)</w:t>
      </w:r>
    </w:p>
    <w:p w:rsidR="00A60020" w:rsidRDefault="005704C9" w:rsidP="00A60020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276600" cy="1271990"/>
            <wp:effectExtent l="1905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480" cy="1275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F61" w:rsidRDefault="00992F61" w:rsidP="00CB0CD9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143</w:t>
      </w:r>
      <w:r w:rsidR="00E771C5">
        <w:rPr>
          <w:rFonts w:ascii="Britannic Bold" w:hAnsi="Britannic Bold"/>
          <w:sz w:val="28"/>
          <w:szCs w:val="28"/>
        </w:rPr>
        <w:t xml:space="preserve"> (Taizé)</w:t>
      </w:r>
    </w:p>
    <w:p w:rsidR="00992F61" w:rsidRDefault="00992F61" w:rsidP="00992F61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352800" cy="651255"/>
            <wp:effectExtent l="1905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629" cy="651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4D2" w:rsidRDefault="006064D2" w:rsidP="00743E92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144</w:t>
      </w:r>
    </w:p>
    <w:p w:rsidR="006064D2" w:rsidRDefault="006064D2" w:rsidP="006064D2">
      <w:pPr>
        <w:spacing w:line="240" w:lineRule="auto"/>
        <w:ind w:right="-3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395663" cy="1015033"/>
            <wp:effectExtent l="1905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016" cy="1016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717C" w:rsidRPr="00DF717C" w:rsidRDefault="00DF717C" w:rsidP="00DF717C">
      <w:pPr>
        <w:spacing w:line="240" w:lineRule="auto"/>
        <w:ind w:right="-3"/>
        <w:rPr>
          <w:rFonts w:ascii="Britannic Bold" w:hAnsi="Britannic Bold"/>
          <w:sz w:val="18"/>
          <w:szCs w:val="18"/>
        </w:rPr>
      </w:pPr>
    </w:p>
    <w:p w:rsidR="006064D2" w:rsidRDefault="006064D2" w:rsidP="00180FFF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145</w:t>
      </w:r>
      <w:r w:rsidR="00DF717C">
        <w:rPr>
          <w:rFonts w:ascii="Britannic Bold" w:hAnsi="Britannic Bold"/>
          <w:sz w:val="28"/>
          <w:szCs w:val="28"/>
        </w:rPr>
        <w:t xml:space="preserve"> (Taizé)</w:t>
      </w:r>
    </w:p>
    <w:p w:rsidR="00DF717C" w:rsidRPr="00DF717C" w:rsidRDefault="00DF717C" w:rsidP="00180FFF">
      <w:pPr>
        <w:spacing w:line="240" w:lineRule="auto"/>
        <w:rPr>
          <w:rFonts w:ascii="Britannic Bold" w:hAnsi="Britannic Bold"/>
          <w:sz w:val="10"/>
          <w:szCs w:val="10"/>
        </w:rPr>
      </w:pPr>
    </w:p>
    <w:p w:rsidR="00DF717C" w:rsidRPr="00DF717C" w:rsidRDefault="00DF717C" w:rsidP="00180FFF">
      <w:pPr>
        <w:spacing w:line="240" w:lineRule="auto"/>
        <w:rPr>
          <w:rFonts w:ascii="Britannic Bold" w:hAnsi="Britannic Bold"/>
          <w:sz w:val="6"/>
          <w:szCs w:val="6"/>
        </w:rPr>
      </w:pPr>
    </w:p>
    <w:p w:rsidR="006064D2" w:rsidRDefault="00352E3B" w:rsidP="00DF717C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490912" cy="624775"/>
            <wp:effectExtent l="1905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07" cy="624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2E3B" w:rsidRDefault="00352E3B" w:rsidP="00DF717C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146</w:t>
      </w:r>
      <w:r w:rsidR="00DF717C">
        <w:rPr>
          <w:rFonts w:ascii="Britannic Bold" w:hAnsi="Britannic Bold"/>
          <w:sz w:val="28"/>
          <w:szCs w:val="28"/>
        </w:rPr>
        <w:t xml:space="preserve"> (Taizé)</w:t>
      </w:r>
    </w:p>
    <w:p w:rsidR="00DF717C" w:rsidRDefault="00DF717C" w:rsidP="00DF717C">
      <w:pPr>
        <w:spacing w:line="240" w:lineRule="auto"/>
        <w:rPr>
          <w:rFonts w:ascii="Britannic Bold" w:hAnsi="Britannic Bold"/>
          <w:sz w:val="28"/>
          <w:szCs w:val="28"/>
        </w:rPr>
      </w:pPr>
    </w:p>
    <w:p w:rsidR="00992F61" w:rsidRDefault="00264440" w:rsidP="00992F61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3989307" cy="947737"/>
            <wp:effectExtent l="1905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3241" cy="948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5E3" w:rsidRDefault="00E625E3" w:rsidP="00A60020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</w:p>
    <w:p w:rsidR="00E625E3" w:rsidRDefault="00E625E3" w:rsidP="00A60020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</w:p>
    <w:p w:rsidR="005704C9" w:rsidRDefault="00BC14A7" w:rsidP="00A60020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lastRenderedPageBreak/>
        <w:t>Sanctus</w:t>
      </w:r>
    </w:p>
    <w:p w:rsidR="002B1BAC" w:rsidRDefault="00BC14A7" w:rsidP="002B1BAC">
      <w:pPr>
        <w:spacing w:line="240" w:lineRule="auto"/>
        <w:rPr>
          <w:rFonts w:ascii="Britannic Bold" w:hAnsi="Britannic Bold"/>
          <w:sz w:val="28"/>
          <w:szCs w:val="28"/>
        </w:rPr>
      </w:pPr>
      <w:r w:rsidRPr="00BC14A7">
        <w:rPr>
          <w:rFonts w:ascii="Britannic Bold" w:hAnsi="Britannic Bold"/>
          <w:sz w:val="28"/>
          <w:szCs w:val="28"/>
        </w:rPr>
        <w:t>15</w:t>
      </w:r>
      <w:r w:rsidR="00BF3FB7">
        <w:rPr>
          <w:rFonts w:ascii="Britannic Bold" w:hAnsi="Britannic Bold"/>
          <w:sz w:val="28"/>
          <w:szCs w:val="28"/>
        </w:rPr>
        <w:t>1</w:t>
      </w:r>
      <w:r w:rsidR="00DE4F39">
        <w:rPr>
          <w:rFonts w:ascii="Britannic Bold" w:hAnsi="Britannic Bold"/>
          <w:sz w:val="28"/>
          <w:szCs w:val="28"/>
        </w:rPr>
        <w:t xml:space="preserve"> (Simplex)</w:t>
      </w:r>
    </w:p>
    <w:p w:rsidR="00ED7E9C" w:rsidRPr="00ED7E9C" w:rsidRDefault="00ED7E9C" w:rsidP="002B1BAC">
      <w:pPr>
        <w:spacing w:line="240" w:lineRule="auto"/>
        <w:rPr>
          <w:rFonts w:ascii="Britannic Bold" w:hAnsi="Britannic Bold"/>
          <w:sz w:val="8"/>
          <w:szCs w:val="8"/>
        </w:rPr>
      </w:pPr>
    </w:p>
    <w:p w:rsidR="00FD277E" w:rsidRDefault="00896B18" w:rsidP="00BA3A74">
      <w:pPr>
        <w:pStyle w:val="Text"/>
        <w:spacing w:line="240" w:lineRule="auto"/>
        <w:jc w:val="center"/>
      </w:pPr>
      <w:r>
        <w:rPr>
          <w:noProof/>
          <w:lang w:val="it-IT" w:eastAsia="it-IT"/>
        </w:rPr>
        <w:drawing>
          <wp:inline distT="0" distB="0" distL="0" distR="0">
            <wp:extent cx="4487136" cy="1747837"/>
            <wp:effectExtent l="19050" t="0" r="8664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844" cy="1747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2FD1" w:rsidRPr="00122FD1" w:rsidRDefault="00122FD1" w:rsidP="00122FD1">
      <w:pPr>
        <w:pStyle w:val="Text"/>
        <w:spacing w:line="240" w:lineRule="auto"/>
        <w:jc w:val="left"/>
        <w:rPr>
          <w:sz w:val="10"/>
          <w:szCs w:val="10"/>
        </w:rPr>
      </w:pPr>
    </w:p>
    <w:p w:rsidR="00896B18" w:rsidRDefault="00896B18" w:rsidP="00896B18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  <w:r w:rsidRPr="00896B18">
        <w:rPr>
          <w:rFonts w:ascii="Britannic Bold" w:hAnsi="Britannic Bold"/>
          <w:sz w:val="28"/>
          <w:szCs w:val="28"/>
        </w:rPr>
        <w:t>152</w:t>
      </w:r>
      <w:r w:rsidR="00122FD1">
        <w:rPr>
          <w:rFonts w:ascii="Britannic Bold" w:hAnsi="Britannic Bold"/>
          <w:sz w:val="28"/>
          <w:szCs w:val="28"/>
        </w:rPr>
        <w:t xml:space="preserve"> (De Angelis)</w:t>
      </w:r>
    </w:p>
    <w:p w:rsidR="004A5835" w:rsidRPr="004A5835" w:rsidRDefault="004A5835" w:rsidP="00896B18">
      <w:pPr>
        <w:pStyle w:val="Text"/>
        <w:spacing w:line="240" w:lineRule="auto"/>
        <w:jc w:val="left"/>
        <w:rPr>
          <w:rFonts w:ascii="Britannic Bold" w:hAnsi="Britannic Bold"/>
          <w:sz w:val="6"/>
          <w:szCs w:val="6"/>
        </w:rPr>
      </w:pPr>
    </w:p>
    <w:p w:rsidR="00BF3FB7" w:rsidRDefault="00896B18" w:rsidP="00BA3A74">
      <w:pPr>
        <w:pStyle w:val="Text"/>
        <w:spacing w:line="240" w:lineRule="auto"/>
        <w:jc w:val="center"/>
      </w:pPr>
      <w:r>
        <w:rPr>
          <w:noProof/>
          <w:lang w:val="it-IT" w:eastAsia="it-IT"/>
        </w:rPr>
        <w:drawing>
          <wp:inline distT="0" distB="0" distL="0" distR="0">
            <wp:extent cx="4408805" cy="3622700"/>
            <wp:effectExtent l="1905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362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B18" w:rsidRDefault="00896B18" w:rsidP="002B1BAC">
      <w:pPr>
        <w:spacing w:line="240" w:lineRule="auto"/>
        <w:rPr>
          <w:rFonts w:ascii="Britannic Bold" w:hAnsi="Britannic Bold"/>
          <w:sz w:val="28"/>
          <w:szCs w:val="28"/>
        </w:rPr>
      </w:pPr>
    </w:p>
    <w:p w:rsidR="006C297E" w:rsidRDefault="006C297E" w:rsidP="00172FA6">
      <w:pPr>
        <w:spacing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lastRenderedPageBreak/>
        <w:t>15</w:t>
      </w:r>
      <w:r w:rsidR="00123FB4">
        <w:rPr>
          <w:rFonts w:ascii="Britannic Bold" w:hAnsi="Britannic Bold"/>
          <w:noProof/>
          <w:sz w:val="28"/>
          <w:szCs w:val="28"/>
          <w:lang w:val="it-IT" w:eastAsia="it-IT"/>
        </w:rPr>
        <w:t>3</w:t>
      </w:r>
      <w:r w:rsidR="006F04F3">
        <w:rPr>
          <w:rFonts w:ascii="Britannic Bold" w:hAnsi="Britannic Bold"/>
          <w:noProof/>
          <w:sz w:val="28"/>
          <w:szCs w:val="28"/>
          <w:lang w:val="it-IT" w:eastAsia="it-IT"/>
        </w:rPr>
        <w:t xml:space="preserve"> </w:t>
      </w:r>
      <w:r w:rsidR="001E4BCD">
        <w:rPr>
          <w:rFonts w:ascii="Britannic Bold" w:hAnsi="Britannic Bold"/>
          <w:noProof/>
          <w:sz w:val="28"/>
          <w:szCs w:val="28"/>
          <w:lang w:val="it-IT" w:eastAsia="it-IT"/>
        </w:rPr>
        <w:t>(Fossati)</w:t>
      </w:r>
    </w:p>
    <w:p w:rsidR="00E761C2" w:rsidRPr="00E761C2" w:rsidRDefault="00E761C2" w:rsidP="00172FA6">
      <w:pPr>
        <w:spacing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1F646D" w:rsidRPr="00A83089" w:rsidRDefault="001F646D" w:rsidP="00A83089">
      <w:pPr>
        <w:spacing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43266E" w:rsidRDefault="0043266E" w:rsidP="0043266E">
      <w:pPr>
        <w:spacing w:line="240" w:lineRule="auto"/>
        <w:jc w:val="center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129087" cy="2601480"/>
            <wp:effectExtent l="19050" t="0" r="4763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36" cy="260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97E" w:rsidRDefault="006C297E" w:rsidP="006C297E">
      <w:pPr>
        <w:spacing w:line="240" w:lineRule="auto"/>
        <w:jc w:val="center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F0156D" w:rsidRPr="008C0A5A" w:rsidRDefault="00F0156D" w:rsidP="00F0156D">
      <w:pPr>
        <w:spacing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BF3FB7" w:rsidRDefault="00896B18" w:rsidP="008B4411">
      <w:pPr>
        <w:spacing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t>15</w:t>
      </w:r>
      <w:r w:rsidR="00123FB4">
        <w:rPr>
          <w:rFonts w:ascii="Britannic Bold" w:hAnsi="Britannic Bold"/>
          <w:noProof/>
          <w:sz w:val="28"/>
          <w:szCs w:val="28"/>
          <w:lang w:val="it-IT" w:eastAsia="it-IT"/>
        </w:rPr>
        <w:t>4</w:t>
      </w:r>
      <w:r w:rsidR="008B4411">
        <w:rPr>
          <w:rFonts w:ascii="Britannic Bold" w:hAnsi="Britannic Bold"/>
          <w:noProof/>
          <w:sz w:val="28"/>
          <w:szCs w:val="28"/>
          <w:lang w:val="it-IT" w:eastAsia="it-IT"/>
        </w:rPr>
        <w:t xml:space="preserve"> (Lécot)</w:t>
      </w:r>
    </w:p>
    <w:p w:rsidR="00176C7F" w:rsidRPr="00176C7F" w:rsidRDefault="00176C7F" w:rsidP="008B4411">
      <w:pPr>
        <w:spacing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F0156D" w:rsidRPr="00F0156D" w:rsidRDefault="00F0156D" w:rsidP="008B4411">
      <w:pPr>
        <w:spacing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123FB4" w:rsidRDefault="00123FB4" w:rsidP="00123FB4">
      <w:pPr>
        <w:spacing w:line="240" w:lineRule="auto"/>
        <w:jc w:val="center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noProof/>
          <w:lang w:val="it-IT" w:eastAsia="it-IT"/>
        </w:rPr>
        <w:drawing>
          <wp:inline distT="0" distB="0" distL="0" distR="0">
            <wp:extent cx="4114800" cy="1491330"/>
            <wp:effectExtent l="19050" t="0" r="0" b="0"/>
            <wp:docPr id="166" name="Picture 166" descr="http://www.awodka.net/24cg/022_Sanctus_Lec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://www.awodka.net/24cg/022_Sanctus_Lecot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3615" cy="1490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FB4" w:rsidRDefault="00123FB4" w:rsidP="00F0156D">
      <w:pPr>
        <w:spacing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t>155</w:t>
      </w:r>
      <w:r w:rsidR="000D0006">
        <w:rPr>
          <w:rFonts w:ascii="Britannic Bold" w:hAnsi="Britannic Bold"/>
          <w:noProof/>
          <w:sz w:val="28"/>
          <w:szCs w:val="28"/>
          <w:lang w:val="it-IT" w:eastAsia="it-IT"/>
        </w:rPr>
        <w:t xml:space="preserve"> (Mejia)</w:t>
      </w:r>
    </w:p>
    <w:p w:rsidR="00201629" w:rsidRPr="00201629" w:rsidRDefault="00201629" w:rsidP="00F0156D">
      <w:pPr>
        <w:spacing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201629" w:rsidRDefault="00201629" w:rsidP="00F0156D">
      <w:pPr>
        <w:spacing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1114586"/>
            <wp:effectExtent l="19050" t="0" r="0" b="0"/>
            <wp:docPr id="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114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629" w:rsidRDefault="00F23F57" w:rsidP="00F23F57">
      <w:pPr>
        <w:spacing w:line="240" w:lineRule="auto"/>
        <w:jc w:val="center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lastRenderedPageBreak/>
        <w:drawing>
          <wp:inline distT="0" distB="0" distL="0" distR="0">
            <wp:extent cx="4207510" cy="483490"/>
            <wp:effectExtent l="19050" t="0" r="2540" b="0"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409" cy="48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42E" w:rsidRDefault="0078142E" w:rsidP="00123FB4">
      <w:pPr>
        <w:spacing w:line="240" w:lineRule="auto"/>
        <w:jc w:val="center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276725" cy="2115696"/>
            <wp:effectExtent l="19050" t="0" r="9525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954" cy="2119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170" w:rsidRPr="00C86170" w:rsidRDefault="00C86170" w:rsidP="00C86170">
      <w:pPr>
        <w:spacing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78142E" w:rsidRPr="0078142E" w:rsidRDefault="0078142E" w:rsidP="006C297E">
      <w:pPr>
        <w:spacing w:line="240" w:lineRule="auto"/>
        <w:jc w:val="right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6C297E" w:rsidRDefault="006C297E" w:rsidP="007D4294">
      <w:pPr>
        <w:spacing w:line="240" w:lineRule="auto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t>155</w:t>
      </w:r>
      <w:r w:rsidR="009A66B2">
        <w:rPr>
          <w:rFonts w:ascii="Britannic Bold" w:hAnsi="Britannic Bold"/>
          <w:noProof/>
          <w:sz w:val="28"/>
          <w:szCs w:val="28"/>
          <w:lang w:val="it-IT" w:eastAsia="it-IT"/>
        </w:rPr>
        <w:t xml:space="preserve"> (Gen)</w:t>
      </w:r>
    </w:p>
    <w:p w:rsidR="00C86170" w:rsidRPr="00C86170" w:rsidRDefault="00C86170" w:rsidP="007D4294">
      <w:pPr>
        <w:spacing w:line="240" w:lineRule="auto"/>
        <w:rPr>
          <w:rFonts w:ascii="Britannic Bold" w:hAnsi="Britannic Bold"/>
          <w:noProof/>
          <w:sz w:val="10"/>
          <w:szCs w:val="10"/>
          <w:lang w:val="it-IT" w:eastAsia="it-IT"/>
        </w:rPr>
      </w:pPr>
    </w:p>
    <w:p w:rsidR="00896B18" w:rsidRDefault="00D55CB7" w:rsidP="001325C1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Verdana" w:hAnsi="Verdana"/>
          <w:noProof/>
          <w:color w:val="880000"/>
          <w:lang w:val="it-IT" w:eastAsia="it-IT"/>
        </w:rPr>
        <w:drawing>
          <wp:inline distT="0" distB="0" distL="0" distR="0">
            <wp:extent cx="4550632" cy="3214687"/>
            <wp:effectExtent l="19050" t="0" r="2318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632" cy="3214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5CB7">
        <w:rPr>
          <w:rFonts w:ascii="Verdana" w:hAnsi="Verdana"/>
          <w:noProof/>
          <w:color w:val="880000"/>
          <w:lang w:val="it-IT" w:eastAsia="it-IT"/>
        </w:rPr>
        <w:t xml:space="preserve"> </w:t>
      </w:r>
    </w:p>
    <w:p w:rsidR="001325C1" w:rsidRDefault="00B96AD9" w:rsidP="001325C1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lastRenderedPageBreak/>
        <w:t>Memorial acclamation</w:t>
      </w:r>
    </w:p>
    <w:p w:rsidR="003426E3" w:rsidRPr="003426E3" w:rsidRDefault="003426E3" w:rsidP="003426E3">
      <w:pPr>
        <w:spacing w:line="240" w:lineRule="auto"/>
        <w:rPr>
          <w:rFonts w:ascii="Britannic Bold" w:hAnsi="Britannic Bold"/>
          <w:sz w:val="14"/>
          <w:szCs w:val="14"/>
        </w:rPr>
      </w:pPr>
    </w:p>
    <w:p w:rsidR="007D4294" w:rsidRDefault="007D4294" w:rsidP="000833C7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161</w:t>
      </w:r>
      <w:r w:rsidR="000833C7">
        <w:rPr>
          <w:rFonts w:ascii="Britannic Bold" w:hAnsi="Britannic Bold"/>
          <w:sz w:val="28"/>
          <w:szCs w:val="28"/>
        </w:rPr>
        <w:t xml:space="preserve"> </w:t>
      </w:r>
      <w:r w:rsidR="003426E3">
        <w:rPr>
          <w:rFonts w:ascii="Britannic Bold" w:hAnsi="Britannic Bold"/>
          <w:sz w:val="28"/>
          <w:szCs w:val="28"/>
        </w:rPr>
        <w:t>(Gregorian)</w:t>
      </w:r>
    </w:p>
    <w:p w:rsidR="007D4294" w:rsidRDefault="00C95C6B" w:rsidP="007D4294">
      <w:pPr>
        <w:spacing w:line="240" w:lineRule="auto"/>
        <w:jc w:val="center"/>
        <w:rPr>
          <w:rFonts w:ascii="Britannic Bold" w:hAnsi="Britannic Bold"/>
          <w:noProof/>
          <w:sz w:val="28"/>
          <w:szCs w:val="28"/>
          <w:lang w:val="it-IT" w:eastAsia="it-IT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357687" cy="1192347"/>
            <wp:effectExtent l="19050" t="0" r="4763" b="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342" cy="1196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95C6B">
        <w:rPr>
          <w:rFonts w:ascii="Britannic Bold" w:hAnsi="Britannic Bold"/>
          <w:noProof/>
          <w:sz w:val="28"/>
          <w:szCs w:val="28"/>
          <w:lang w:val="it-IT" w:eastAsia="it-IT"/>
        </w:rPr>
        <w:t xml:space="preserve"> </w:t>
      </w:r>
    </w:p>
    <w:p w:rsidR="007D4294" w:rsidRDefault="007D4294" w:rsidP="00C61514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 xml:space="preserve"> 162</w:t>
      </w:r>
      <w:r w:rsidR="00011DB2">
        <w:rPr>
          <w:rFonts w:ascii="Britannic Bold" w:hAnsi="Britannic Bold"/>
          <w:sz w:val="28"/>
          <w:szCs w:val="28"/>
        </w:rPr>
        <w:t xml:space="preserve"> (Deiss)</w:t>
      </w:r>
    </w:p>
    <w:p w:rsidR="009A335D" w:rsidRPr="009A335D" w:rsidRDefault="009A335D" w:rsidP="009A335D">
      <w:pPr>
        <w:spacing w:line="240" w:lineRule="auto"/>
        <w:jc w:val="center"/>
        <w:rPr>
          <w:rFonts w:ascii="Britannic Bold" w:hAnsi="Britannic Bold"/>
          <w:sz w:val="14"/>
          <w:szCs w:val="14"/>
        </w:rPr>
      </w:pPr>
    </w:p>
    <w:p w:rsidR="007D4294" w:rsidRDefault="007D4294" w:rsidP="007D4294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noProof/>
          <w:lang w:val="it-IT" w:eastAsia="it-IT"/>
        </w:rPr>
        <w:drawing>
          <wp:inline distT="0" distB="0" distL="0" distR="0">
            <wp:extent cx="4408805" cy="1295453"/>
            <wp:effectExtent l="19050" t="0" r="0" b="0"/>
            <wp:docPr id="178" name="Picture 178" descr="http://www.awodka.net/24cg/042_Souvie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ttp://www.awodka.net/24cg/042_Souviens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295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1D1E" w:rsidRPr="009A335D" w:rsidRDefault="00E71D1E" w:rsidP="004E003C">
      <w:pPr>
        <w:spacing w:line="240" w:lineRule="auto"/>
        <w:jc w:val="center"/>
        <w:rPr>
          <w:rFonts w:ascii="Britannic Bold" w:hAnsi="Britannic Bold"/>
          <w:sz w:val="18"/>
          <w:szCs w:val="18"/>
        </w:rPr>
      </w:pPr>
    </w:p>
    <w:p w:rsidR="003544F5" w:rsidRDefault="003544F5" w:rsidP="004E003C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</w:p>
    <w:p w:rsidR="00E71D1E" w:rsidRDefault="004E003C" w:rsidP="004E003C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 w:rsidRPr="004E003C">
        <w:rPr>
          <w:rFonts w:ascii="Britannic Bold" w:hAnsi="Britannic Bold"/>
          <w:sz w:val="28"/>
          <w:szCs w:val="28"/>
        </w:rPr>
        <w:t>Doxolog</w:t>
      </w:r>
      <w:r>
        <w:rPr>
          <w:rFonts w:ascii="Britannic Bold" w:hAnsi="Britannic Bold"/>
          <w:sz w:val="28"/>
          <w:szCs w:val="28"/>
        </w:rPr>
        <w:t>y</w:t>
      </w:r>
    </w:p>
    <w:p w:rsidR="00E71D1E" w:rsidRDefault="00E71D1E" w:rsidP="00EB3011">
      <w:pPr>
        <w:spacing w:line="240" w:lineRule="auto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171</w:t>
      </w:r>
      <w:r w:rsidR="003B225C">
        <w:rPr>
          <w:rFonts w:ascii="Britannic Bold" w:hAnsi="Britannic Bold"/>
          <w:sz w:val="28"/>
          <w:szCs w:val="28"/>
        </w:rPr>
        <w:t xml:space="preserve"> (Solemnis)</w:t>
      </w:r>
    </w:p>
    <w:p w:rsidR="003C7CEF" w:rsidRPr="003C7CEF" w:rsidRDefault="003C7CEF" w:rsidP="00EB3011">
      <w:pPr>
        <w:spacing w:line="240" w:lineRule="auto"/>
        <w:rPr>
          <w:rFonts w:ascii="Britannic Bold" w:hAnsi="Britannic Bold"/>
          <w:sz w:val="10"/>
          <w:szCs w:val="10"/>
        </w:rPr>
      </w:pPr>
    </w:p>
    <w:p w:rsidR="00E71D1E" w:rsidRDefault="00505AC1" w:rsidP="00E71D1E">
      <w:pPr>
        <w:spacing w:line="240" w:lineRule="auto"/>
        <w:jc w:val="center"/>
        <w:rPr>
          <w:rFonts w:ascii="Britannic Bold" w:hAnsi="Britannic Bold"/>
          <w:sz w:val="28"/>
          <w:szCs w:val="28"/>
        </w:rPr>
      </w:pPr>
      <w:r>
        <w:rPr>
          <w:noProof/>
          <w:lang w:val="it-IT" w:eastAsia="it-IT"/>
        </w:rPr>
        <w:drawing>
          <wp:inline distT="0" distB="0" distL="0" distR="0">
            <wp:extent cx="2719388" cy="677943"/>
            <wp:effectExtent l="19050" t="0" r="4762" b="0"/>
            <wp:docPr id="193" name="Picture 193" descr="http://www.awodka.net/24cg/009_Amen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http://www.awodka.net/24cg/009_Amen0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459" cy="680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CEF" w:rsidRPr="003C7CEF" w:rsidRDefault="003C7CEF" w:rsidP="003C7CEF">
      <w:pPr>
        <w:spacing w:line="240" w:lineRule="auto"/>
        <w:rPr>
          <w:rFonts w:ascii="Britannic Bold" w:hAnsi="Britannic Bold"/>
          <w:sz w:val="10"/>
          <w:szCs w:val="10"/>
        </w:rPr>
      </w:pPr>
    </w:p>
    <w:p w:rsidR="004E3F91" w:rsidRPr="00763E5D" w:rsidRDefault="004E3F91" w:rsidP="00344D58">
      <w:pPr>
        <w:spacing w:line="240" w:lineRule="auto"/>
        <w:rPr>
          <w:rFonts w:ascii="Britannic Bold" w:hAnsi="Britannic Bold"/>
          <w:sz w:val="28"/>
          <w:szCs w:val="28"/>
          <w:lang w:val="it-IT"/>
        </w:rPr>
      </w:pPr>
      <w:r w:rsidRPr="00763E5D">
        <w:rPr>
          <w:rFonts w:ascii="Britannic Bold" w:hAnsi="Britannic Bold"/>
          <w:sz w:val="28"/>
          <w:szCs w:val="28"/>
          <w:lang w:val="it-IT"/>
        </w:rPr>
        <w:t>172</w:t>
      </w:r>
      <w:r w:rsidR="00344D58" w:rsidRPr="00763E5D">
        <w:rPr>
          <w:rFonts w:ascii="Britannic Bold" w:hAnsi="Britannic Bold"/>
          <w:sz w:val="28"/>
          <w:szCs w:val="28"/>
          <w:lang w:val="it-IT"/>
        </w:rPr>
        <w:t xml:space="preserve"> (Canon</w:t>
      </w:r>
      <w:r w:rsidR="003C7CEF" w:rsidRPr="00763E5D">
        <w:rPr>
          <w:rFonts w:ascii="Britannic Bold" w:hAnsi="Britannic Bold"/>
          <w:sz w:val="28"/>
          <w:szCs w:val="28"/>
          <w:lang w:val="it-IT"/>
        </w:rPr>
        <w:t>, 4 v.</w:t>
      </w:r>
      <w:r w:rsidR="00344D58" w:rsidRPr="00763E5D">
        <w:rPr>
          <w:rFonts w:ascii="Britannic Bold" w:hAnsi="Britannic Bold"/>
          <w:sz w:val="28"/>
          <w:szCs w:val="28"/>
          <w:lang w:val="it-IT"/>
        </w:rPr>
        <w:t>)</w:t>
      </w:r>
    </w:p>
    <w:p w:rsidR="00245815" w:rsidRPr="00763E5D" w:rsidRDefault="00245815" w:rsidP="00245815">
      <w:pPr>
        <w:spacing w:line="240" w:lineRule="auto"/>
        <w:jc w:val="center"/>
        <w:rPr>
          <w:rFonts w:ascii="Britannic Bold" w:hAnsi="Britannic Bold"/>
          <w:sz w:val="10"/>
          <w:szCs w:val="10"/>
          <w:lang w:val="it-IT"/>
        </w:rPr>
      </w:pPr>
    </w:p>
    <w:p w:rsidR="004E3F91" w:rsidRPr="00763E5D" w:rsidRDefault="00245815" w:rsidP="00180071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>
        <w:rPr>
          <w:noProof/>
          <w:lang w:val="it-IT" w:eastAsia="it-IT"/>
        </w:rPr>
        <w:drawing>
          <wp:inline distT="0" distB="0" distL="0" distR="0">
            <wp:extent cx="4408805" cy="1060411"/>
            <wp:effectExtent l="1905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060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37FB">
        <w:rPr>
          <w:noProof/>
          <w:lang w:val="it-IT" w:eastAsia="it-IT"/>
        </w:rPr>
        <w:t xml:space="preserve"> </w:t>
      </w:r>
    </w:p>
    <w:p w:rsidR="003544F5" w:rsidRPr="00763E5D" w:rsidRDefault="003544F5" w:rsidP="000237FB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</w:p>
    <w:p w:rsidR="009F6E24" w:rsidRPr="00763E5D" w:rsidRDefault="009F6E24" w:rsidP="000237FB">
      <w:pPr>
        <w:spacing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 w:rsidRPr="00763E5D">
        <w:rPr>
          <w:rFonts w:ascii="Britannic Bold" w:hAnsi="Britannic Bold"/>
          <w:sz w:val="28"/>
          <w:szCs w:val="28"/>
          <w:lang w:val="it-IT"/>
        </w:rPr>
        <w:lastRenderedPageBreak/>
        <w:t>Agnus Dei</w:t>
      </w:r>
    </w:p>
    <w:p w:rsidR="002B1BAC" w:rsidRPr="00763E5D" w:rsidRDefault="009F6E24" w:rsidP="009F6E24">
      <w:pPr>
        <w:spacing w:line="240" w:lineRule="auto"/>
        <w:rPr>
          <w:rFonts w:ascii="Comic Sans MS" w:hAnsi="Comic Sans MS"/>
          <w:sz w:val="28"/>
          <w:szCs w:val="28"/>
          <w:lang w:val="it-IT"/>
        </w:rPr>
      </w:pPr>
      <w:r w:rsidRPr="00763E5D">
        <w:rPr>
          <w:rFonts w:ascii="Britannic Bold" w:hAnsi="Britannic Bold"/>
          <w:sz w:val="28"/>
          <w:szCs w:val="28"/>
          <w:lang w:val="it-IT"/>
        </w:rPr>
        <w:t>181</w:t>
      </w:r>
      <w:r w:rsidR="00763E5D" w:rsidRPr="00763E5D">
        <w:rPr>
          <w:rFonts w:ascii="Britannic Bold" w:hAnsi="Britannic Bold"/>
          <w:sz w:val="28"/>
          <w:szCs w:val="28"/>
          <w:lang w:val="it-IT"/>
        </w:rPr>
        <w:t xml:space="preserve"> (S</w:t>
      </w:r>
      <w:r w:rsidR="00763E5D">
        <w:rPr>
          <w:rFonts w:ascii="Britannic Bold" w:hAnsi="Britannic Bold"/>
          <w:sz w:val="28"/>
          <w:szCs w:val="28"/>
          <w:lang w:val="it-IT"/>
        </w:rPr>
        <w:t>implex)</w:t>
      </w:r>
    </w:p>
    <w:p w:rsidR="009B02EB" w:rsidRPr="00763E5D" w:rsidRDefault="00ED59CF" w:rsidP="009B02EB">
      <w:pPr>
        <w:pStyle w:val="Text"/>
        <w:spacing w:line="240" w:lineRule="auto"/>
        <w:jc w:val="center"/>
        <w:rPr>
          <w:lang w:val="it-IT"/>
        </w:rPr>
      </w:pPr>
      <w:r>
        <w:rPr>
          <w:noProof/>
          <w:lang w:val="it-IT" w:eastAsia="it-IT"/>
        </w:rPr>
        <w:drawing>
          <wp:inline distT="0" distB="0" distL="0" distR="0">
            <wp:extent cx="4301802" cy="842963"/>
            <wp:effectExtent l="19050" t="0" r="3498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313" cy="845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it-IT" w:eastAsia="it-IT"/>
        </w:rPr>
        <w:t xml:space="preserve"> </w:t>
      </w:r>
    </w:p>
    <w:p w:rsidR="00EB7001" w:rsidRPr="00EB7001" w:rsidRDefault="00EB7001" w:rsidP="009F6E24">
      <w:pPr>
        <w:pStyle w:val="Text"/>
        <w:spacing w:line="240" w:lineRule="auto"/>
        <w:jc w:val="left"/>
        <w:rPr>
          <w:rFonts w:ascii="Britannic Bold" w:hAnsi="Britannic Bold"/>
          <w:sz w:val="6"/>
          <w:szCs w:val="6"/>
          <w:lang w:val="it-IT"/>
        </w:rPr>
      </w:pPr>
    </w:p>
    <w:p w:rsidR="003544F5" w:rsidRDefault="003544F5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  <w:lang w:val="it-IT"/>
        </w:rPr>
      </w:pPr>
      <w:r w:rsidRPr="00763E5D">
        <w:rPr>
          <w:rFonts w:ascii="Britannic Bold" w:hAnsi="Britannic Bold"/>
          <w:sz w:val="28"/>
          <w:szCs w:val="28"/>
          <w:lang w:val="it-IT"/>
        </w:rPr>
        <w:t>182</w:t>
      </w:r>
      <w:r w:rsidR="00EB7001">
        <w:rPr>
          <w:rFonts w:ascii="Britannic Bold" w:hAnsi="Britannic Bold"/>
          <w:sz w:val="28"/>
          <w:szCs w:val="28"/>
          <w:lang w:val="it-IT"/>
        </w:rPr>
        <w:t xml:space="preserve"> (</w:t>
      </w:r>
      <w:r w:rsidR="00E67D42">
        <w:rPr>
          <w:rFonts w:ascii="Britannic Bold" w:hAnsi="Britannic Bold"/>
          <w:sz w:val="28"/>
          <w:szCs w:val="28"/>
          <w:lang w:val="it-IT"/>
        </w:rPr>
        <w:t>De Angelis</w:t>
      </w:r>
      <w:r w:rsidR="00EB7001">
        <w:rPr>
          <w:rFonts w:ascii="Britannic Bold" w:hAnsi="Britannic Bold"/>
          <w:sz w:val="28"/>
          <w:szCs w:val="28"/>
          <w:lang w:val="it-IT"/>
        </w:rPr>
        <w:t>)</w:t>
      </w:r>
    </w:p>
    <w:p w:rsidR="00836056" w:rsidRPr="00836056" w:rsidRDefault="00836056" w:rsidP="009F6E24">
      <w:pPr>
        <w:pStyle w:val="Text"/>
        <w:spacing w:line="240" w:lineRule="auto"/>
        <w:jc w:val="left"/>
        <w:rPr>
          <w:rFonts w:ascii="Britannic Bold" w:hAnsi="Britannic Bold"/>
          <w:sz w:val="10"/>
          <w:szCs w:val="10"/>
          <w:lang w:val="it-IT"/>
        </w:rPr>
      </w:pPr>
    </w:p>
    <w:p w:rsidR="003544F5" w:rsidRDefault="00E67D42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  <w:r w:rsidRPr="00E67D42"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2838916"/>
            <wp:effectExtent l="19050" t="0" r="0" b="0"/>
            <wp:docPr id="19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838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500" w:rsidRPr="005F5500" w:rsidRDefault="005F5500" w:rsidP="009F6E24">
      <w:pPr>
        <w:pStyle w:val="Text"/>
        <w:spacing w:line="240" w:lineRule="auto"/>
        <w:jc w:val="left"/>
        <w:rPr>
          <w:rFonts w:ascii="Britannic Bold" w:hAnsi="Britannic Bold"/>
          <w:sz w:val="10"/>
          <w:szCs w:val="10"/>
        </w:rPr>
      </w:pPr>
    </w:p>
    <w:p w:rsidR="009F6E24" w:rsidRDefault="009F6E24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  <w:r w:rsidRPr="009F6E24">
        <w:rPr>
          <w:rFonts w:ascii="Britannic Bold" w:hAnsi="Britannic Bold"/>
          <w:sz w:val="28"/>
          <w:szCs w:val="28"/>
        </w:rPr>
        <w:t>18</w:t>
      </w:r>
      <w:r w:rsidR="003544F5">
        <w:rPr>
          <w:rFonts w:ascii="Britannic Bold" w:hAnsi="Britannic Bold"/>
          <w:sz w:val="28"/>
          <w:szCs w:val="28"/>
        </w:rPr>
        <w:t>3</w:t>
      </w:r>
      <w:r w:rsidR="00E67D42">
        <w:rPr>
          <w:rFonts w:ascii="Britannic Bold" w:hAnsi="Britannic Bold"/>
          <w:sz w:val="28"/>
          <w:szCs w:val="28"/>
        </w:rPr>
        <w:t xml:space="preserve"> </w:t>
      </w:r>
      <w:r w:rsidR="00DC639C">
        <w:rPr>
          <w:rFonts w:ascii="Britannic Bold" w:hAnsi="Britannic Bold"/>
          <w:sz w:val="28"/>
          <w:szCs w:val="28"/>
        </w:rPr>
        <w:t>(Taizé)</w:t>
      </w:r>
    </w:p>
    <w:p w:rsidR="005F5500" w:rsidRPr="00AB323B" w:rsidRDefault="005F5500" w:rsidP="009F6E24">
      <w:pPr>
        <w:pStyle w:val="Text"/>
        <w:spacing w:line="240" w:lineRule="auto"/>
        <w:jc w:val="left"/>
        <w:rPr>
          <w:rFonts w:ascii="Britannic Bold" w:hAnsi="Britannic Bold"/>
          <w:sz w:val="10"/>
          <w:szCs w:val="10"/>
        </w:rPr>
      </w:pPr>
    </w:p>
    <w:p w:rsidR="00E67D42" w:rsidRDefault="00E67D42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  <w:r w:rsidRPr="00E67D42"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777445"/>
            <wp:effectExtent l="19050" t="0" r="0" b="0"/>
            <wp:docPr id="18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77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3EB" w:rsidRDefault="00FD73EB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</w:p>
    <w:p w:rsidR="003544F5" w:rsidRDefault="003544F5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</w:p>
    <w:p w:rsidR="003544F5" w:rsidRDefault="003544F5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</w:p>
    <w:p w:rsidR="009F6E24" w:rsidRDefault="009F6E24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lastRenderedPageBreak/>
        <w:t>18</w:t>
      </w:r>
      <w:r w:rsidR="00FD73EB">
        <w:rPr>
          <w:rFonts w:ascii="Britannic Bold" w:hAnsi="Britannic Bold"/>
          <w:sz w:val="28"/>
          <w:szCs w:val="28"/>
        </w:rPr>
        <w:t>4</w:t>
      </w:r>
      <w:r w:rsidR="00406C47">
        <w:rPr>
          <w:rFonts w:ascii="Britannic Bold" w:hAnsi="Britannic Bold"/>
          <w:sz w:val="28"/>
          <w:szCs w:val="28"/>
        </w:rPr>
        <w:t xml:space="preserve"> (Missa Chilena)</w:t>
      </w:r>
    </w:p>
    <w:p w:rsidR="005548B0" w:rsidRDefault="005548B0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2133581"/>
            <wp:effectExtent l="19050" t="0" r="0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133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E0C" w:rsidRPr="00123E0C" w:rsidRDefault="00123E0C" w:rsidP="009F6E24">
      <w:pPr>
        <w:pStyle w:val="Text"/>
        <w:spacing w:line="240" w:lineRule="auto"/>
        <w:jc w:val="left"/>
        <w:rPr>
          <w:rFonts w:ascii="Britannic Bold" w:hAnsi="Britannic Bold"/>
          <w:sz w:val="10"/>
          <w:szCs w:val="10"/>
        </w:rPr>
      </w:pPr>
    </w:p>
    <w:p w:rsidR="0035288E" w:rsidRDefault="003544F5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sz w:val="28"/>
          <w:szCs w:val="28"/>
        </w:rPr>
        <w:t>185</w:t>
      </w:r>
      <w:r w:rsidR="00123E0C">
        <w:rPr>
          <w:rFonts w:ascii="Britannic Bold" w:hAnsi="Britannic Bold"/>
          <w:sz w:val="28"/>
          <w:szCs w:val="28"/>
        </w:rPr>
        <w:t xml:space="preserve"> (O Lamm Gottes)</w:t>
      </w:r>
    </w:p>
    <w:p w:rsidR="00123E0C" w:rsidRPr="00123E0C" w:rsidRDefault="00123E0C" w:rsidP="009F6E24">
      <w:pPr>
        <w:pStyle w:val="Text"/>
        <w:spacing w:line="240" w:lineRule="auto"/>
        <w:jc w:val="left"/>
        <w:rPr>
          <w:rFonts w:ascii="Britannic Bold" w:hAnsi="Britannic Bold"/>
          <w:sz w:val="10"/>
          <w:szCs w:val="10"/>
        </w:rPr>
      </w:pPr>
    </w:p>
    <w:p w:rsidR="003544F5" w:rsidRDefault="003544F5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  <w:r>
        <w:rPr>
          <w:rFonts w:ascii="Britannic Bold" w:hAnsi="Britannic Bold"/>
          <w:noProof/>
          <w:sz w:val="28"/>
          <w:szCs w:val="28"/>
          <w:lang w:val="it-IT" w:eastAsia="it-IT"/>
        </w:rPr>
        <w:drawing>
          <wp:inline distT="0" distB="0" distL="0" distR="0">
            <wp:extent cx="4408805" cy="2313365"/>
            <wp:effectExtent l="19050" t="0" r="0" b="0"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31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421" w:rsidRDefault="00853421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</w:p>
    <w:p w:rsidR="003544F5" w:rsidRDefault="003544F5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</w:p>
    <w:p w:rsidR="00C12881" w:rsidRDefault="00C12881" w:rsidP="009F6E24">
      <w:pPr>
        <w:pStyle w:val="Text"/>
        <w:spacing w:line="240" w:lineRule="auto"/>
        <w:jc w:val="left"/>
        <w:rPr>
          <w:rFonts w:ascii="Britannic Bold" w:hAnsi="Britannic Bold"/>
          <w:sz w:val="28"/>
          <w:szCs w:val="28"/>
        </w:rPr>
      </w:pPr>
    </w:p>
    <w:sectPr w:rsidR="00C12881" w:rsidSect="008C65CD">
      <w:footerReference w:type="even" r:id="rId58"/>
      <w:footerReference w:type="default" r:id="rId59"/>
      <w:pgSz w:w="8417" w:h="11909" w:orient="landscape" w:code="9"/>
      <w:pgMar w:top="737" w:right="737" w:bottom="737" w:left="737" w:header="284" w:footer="284" w:gutter="0"/>
      <w:pgNumType w:fmt="numberInDash" w:start="22"/>
      <w:cols w:space="172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6E74" w:rsidRDefault="00B56E74">
      <w:r>
        <w:separator/>
      </w:r>
    </w:p>
  </w:endnote>
  <w:endnote w:type="continuationSeparator" w:id="0">
    <w:p w:rsidR="00B56E74" w:rsidRDefault="00B56E7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altName w:val="Arial Narrow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1ED9" w:rsidRDefault="00493F8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021ED9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021ED9" w:rsidRDefault="00021ED9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5458565"/>
      <w:docPartObj>
        <w:docPartGallery w:val="Page Numbers (Bottom of Page)"/>
        <w:docPartUnique/>
      </w:docPartObj>
    </w:sdtPr>
    <w:sdtEndPr>
      <w:rPr>
        <w:rFonts w:ascii="Britannic Bold" w:hAnsi="Britannic Bold"/>
        <w:sz w:val="22"/>
        <w:szCs w:val="22"/>
      </w:rPr>
    </w:sdtEndPr>
    <w:sdtContent>
      <w:p w:rsidR="00C06917" w:rsidRDefault="00493F8F">
        <w:pPr>
          <w:pStyle w:val="Footer"/>
          <w:jc w:val="center"/>
        </w:pPr>
        <w:r w:rsidRPr="008C65CD">
          <w:rPr>
            <w:rFonts w:ascii="Britannic Bold" w:hAnsi="Britannic Bold"/>
            <w:sz w:val="22"/>
            <w:szCs w:val="22"/>
          </w:rPr>
          <w:fldChar w:fldCharType="begin"/>
        </w:r>
        <w:r w:rsidR="00C06917" w:rsidRPr="008C65CD">
          <w:rPr>
            <w:rFonts w:ascii="Britannic Bold" w:hAnsi="Britannic Bold"/>
            <w:sz w:val="22"/>
            <w:szCs w:val="22"/>
          </w:rPr>
          <w:instrText xml:space="preserve"> PAGE   \* MERGEFORMAT </w:instrText>
        </w:r>
        <w:r w:rsidRPr="008C65CD">
          <w:rPr>
            <w:rFonts w:ascii="Britannic Bold" w:hAnsi="Britannic Bold"/>
            <w:sz w:val="22"/>
            <w:szCs w:val="22"/>
          </w:rPr>
          <w:fldChar w:fldCharType="separate"/>
        </w:r>
        <w:r w:rsidR="004A488F">
          <w:rPr>
            <w:rFonts w:ascii="Britannic Bold" w:hAnsi="Britannic Bold"/>
            <w:noProof/>
            <w:sz w:val="22"/>
            <w:szCs w:val="22"/>
          </w:rPr>
          <w:t>- 35 -</w:t>
        </w:r>
        <w:r w:rsidRPr="008C65CD">
          <w:rPr>
            <w:rFonts w:ascii="Britannic Bold" w:hAnsi="Britannic Bold"/>
            <w:sz w:val="22"/>
            <w:szCs w:val="22"/>
          </w:rPr>
          <w:fldChar w:fldCharType="end"/>
        </w:r>
      </w:p>
    </w:sdtContent>
  </w:sdt>
  <w:p w:rsidR="00021ED9" w:rsidRDefault="00021ED9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6E74" w:rsidRDefault="00B56E74">
      <w:r>
        <w:separator/>
      </w:r>
    </w:p>
  </w:footnote>
  <w:footnote w:type="continuationSeparator" w:id="0">
    <w:p w:rsidR="00B56E74" w:rsidRDefault="00B56E7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attachedTemplate r:id="rId1"/>
  <w:stylePaneFormatFilter w:val="3F01"/>
  <w:defaultTabStop w:val="708"/>
  <w:autoHyphenation/>
  <w:hyphenationZone w:val="432"/>
  <w:displayHorizontalDrawingGridEvery w:val="0"/>
  <w:displayVerticalDrawingGridEvery w:val="0"/>
  <w:doNotUseMarginsForDrawingGridOrigin/>
  <w:noPunctuationKerning/>
  <w:characterSpacingControl w:val="doNotCompress"/>
  <w:printTwoOnOne/>
  <w:hdrShapeDefaults>
    <o:shapedefaults v:ext="edit" spidmax="31746"/>
  </w:hdrShapeDefaults>
  <w:footnotePr>
    <w:footnote w:id="-1"/>
    <w:footnote w:id="0"/>
  </w:footnotePr>
  <w:endnotePr>
    <w:endnote w:id="-1"/>
    <w:endnote w:id="0"/>
  </w:endnotePr>
  <w:compat/>
  <w:rsids>
    <w:rsidRoot w:val="009A0C7C"/>
    <w:rsid w:val="00011DB2"/>
    <w:rsid w:val="00021ED9"/>
    <w:rsid w:val="000237FB"/>
    <w:rsid w:val="00045715"/>
    <w:rsid w:val="00074C87"/>
    <w:rsid w:val="00076B34"/>
    <w:rsid w:val="000833C7"/>
    <w:rsid w:val="000B1F35"/>
    <w:rsid w:val="000B3F2B"/>
    <w:rsid w:val="000C32E8"/>
    <w:rsid w:val="000D0006"/>
    <w:rsid w:val="000D5C70"/>
    <w:rsid w:val="000E6911"/>
    <w:rsid w:val="00100429"/>
    <w:rsid w:val="00117738"/>
    <w:rsid w:val="00122FD1"/>
    <w:rsid w:val="00123E0C"/>
    <w:rsid w:val="00123FB4"/>
    <w:rsid w:val="00127CB3"/>
    <w:rsid w:val="00130986"/>
    <w:rsid w:val="001325C1"/>
    <w:rsid w:val="001405D3"/>
    <w:rsid w:val="00142F26"/>
    <w:rsid w:val="00145B58"/>
    <w:rsid w:val="0014659C"/>
    <w:rsid w:val="00146C02"/>
    <w:rsid w:val="001511F7"/>
    <w:rsid w:val="00172FA6"/>
    <w:rsid w:val="00176C7F"/>
    <w:rsid w:val="00180071"/>
    <w:rsid w:val="00180FFF"/>
    <w:rsid w:val="001A249A"/>
    <w:rsid w:val="001B3BE9"/>
    <w:rsid w:val="001C2E8A"/>
    <w:rsid w:val="001D24F6"/>
    <w:rsid w:val="001D3DD1"/>
    <w:rsid w:val="001E4BCD"/>
    <w:rsid w:val="001F300D"/>
    <w:rsid w:val="001F6433"/>
    <w:rsid w:val="001F646D"/>
    <w:rsid w:val="00201629"/>
    <w:rsid w:val="002031E6"/>
    <w:rsid w:val="00212FEA"/>
    <w:rsid w:val="002244E4"/>
    <w:rsid w:val="002425D3"/>
    <w:rsid w:val="00245815"/>
    <w:rsid w:val="00262469"/>
    <w:rsid w:val="00264440"/>
    <w:rsid w:val="00293EB0"/>
    <w:rsid w:val="002B1BAC"/>
    <w:rsid w:val="002B380D"/>
    <w:rsid w:val="002B46EC"/>
    <w:rsid w:val="002C3630"/>
    <w:rsid w:val="00305768"/>
    <w:rsid w:val="00330DD2"/>
    <w:rsid w:val="0033700E"/>
    <w:rsid w:val="003426E3"/>
    <w:rsid w:val="00344D58"/>
    <w:rsid w:val="003460D0"/>
    <w:rsid w:val="0035288E"/>
    <w:rsid w:val="00352E3B"/>
    <w:rsid w:val="003544F5"/>
    <w:rsid w:val="00356389"/>
    <w:rsid w:val="003651FE"/>
    <w:rsid w:val="0038320C"/>
    <w:rsid w:val="00385EC4"/>
    <w:rsid w:val="00392FDF"/>
    <w:rsid w:val="003B225C"/>
    <w:rsid w:val="003C4D32"/>
    <w:rsid w:val="003C7CEF"/>
    <w:rsid w:val="003D4139"/>
    <w:rsid w:val="004006E0"/>
    <w:rsid w:val="00406C47"/>
    <w:rsid w:val="0043266E"/>
    <w:rsid w:val="00440D29"/>
    <w:rsid w:val="00455BFB"/>
    <w:rsid w:val="00457566"/>
    <w:rsid w:val="00464CC2"/>
    <w:rsid w:val="004701E3"/>
    <w:rsid w:val="004706D2"/>
    <w:rsid w:val="0047345C"/>
    <w:rsid w:val="00476C68"/>
    <w:rsid w:val="004868CA"/>
    <w:rsid w:val="00492A88"/>
    <w:rsid w:val="00493F8F"/>
    <w:rsid w:val="004956DD"/>
    <w:rsid w:val="004A488F"/>
    <w:rsid w:val="004A5835"/>
    <w:rsid w:val="004B08C3"/>
    <w:rsid w:val="004B5258"/>
    <w:rsid w:val="004D314C"/>
    <w:rsid w:val="004E003C"/>
    <w:rsid w:val="004E3F91"/>
    <w:rsid w:val="004E693A"/>
    <w:rsid w:val="00504B4B"/>
    <w:rsid w:val="00505AC1"/>
    <w:rsid w:val="00535857"/>
    <w:rsid w:val="00550992"/>
    <w:rsid w:val="005548B0"/>
    <w:rsid w:val="005704C9"/>
    <w:rsid w:val="00572DC9"/>
    <w:rsid w:val="00580472"/>
    <w:rsid w:val="00586CEF"/>
    <w:rsid w:val="005A3553"/>
    <w:rsid w:val="005C665B"/>
    <w:rsid w:val="005C6A91"/>
    <w:rsid w:val="005C7621"/>
    <w:rsid w:val="005E1E25"/>
    <w:rsid w:val="005F5500"/>
    <w:rsid w:val="006021E8"/>
    <w:rsid w:val="00603E58"/>
    <w:rsid w:val="006064D2"/>
    <w:rsid w:val="00652D8B"/>
    <w:rsid w:val="0066579F"/>
    <w:rsid w:val="00666FB0"/>
    <w:rsid w:val="0068520B"/>
    <w:rsid w:val="006951A4"/>
    <w:rsid w:val="006A6469"/>
    <w:rsid w:val="006B51BB"/>
    <w:rsid w:val="006C297E"/>
    <w:rsid w:val="006D5D1C"/>
    <w:rsid w:val="006E4033"/>
    <w:rsid w:val="006E564E"/>
    <w:rsid w:val="006E6689"/>
    <w:rsid w:val="006F04F3"/>
    <w:rsid w:val="006F496A"/>
    <w:rsid w:val="00702D90"/>
    <w:rsid w:val="00720041"/>
    <w:rsid w:val="00721C8C"/>
    <w:rsid w:val="00743E92"/>
    <w:rsid w:val="00763E5D"/>
    <w:rsid w:val="00771911"/>
    <w:rsid w:val="00772CB1"/>
    <w:rsid w:val="007749EF"/>
    <w:rsid w:val="0078142E"/>
    <w:rsid w:val="00793068"/>
    <w:rsid w:val="007A0302"/>
    <w:rsid w:val="007B0B06"/>
    <w:rsid w:val="007B56D2"/>
    <w:rsid w:val="007C4658"/>
    <w:rsid w:val="007C69BC"/>
    <w:rsid w:val="007C7AED"/>
    <w:rsid w:val="007D4294"/>
    <w:rsid w:val="007D6C80"/>
    <w:rsid w:val="007E6DAB"/>
    <w:rsid w:val="0080245C"/>
    <w:rsid w:val="0081727C"/>
    <w:rsid w:val="00826ACA"/>
    <w:rsid w:val="00836056"/>
    <w:rsid w:val="008409B0"/>
    <w:rsid w:val="00844E75"/>
    <w:rsid w:val="00853421"/>
    <w:rsid w:val="00857D26"/>
    <w:rsid w:val="00861DF5"/>
    <w:rsid w:val="00863398"/>
    <w:rsid w:val="00892E94"/>
    <w:rsid w:val="00896B18"/>
    <w:rsid w:val="008B4411"/>
    <w:rsid w:val="008C0A5A"/>
    <w:rsid w:val="008C65CD"/>
    <w:rsid w:val="008D632A"/>
    <w:rsid w:val="00905173"/>
    <w:rsid w:val="0092194D"/>
    <w:rsid w:val="009310D5"/>
    <w:rsid w:val="0094185E"/>
    <w:rsid w:val="00946C3A"/>
    <w:rsid w:val="00957DAC"/>
    <w:rsid w:val="00960D50"/>
    <w:rsid w:val="009649C5"/>
    <w:rsid w:val="009662CC"/>
    <w:rsid w:val="009713FA"/>
    <w:rsid w:val="00992F61"/>
    <w:rsid w:val="009A0C7C"/>
    <w:rsid w:val="009A335D"/>
    <w:rsid w:val="009A66B2"/>
    <w:rsid w:val="009B02EB"/>
    <w:rsid w:val="009B192F"/>
    <w:rsid w:val="009B551C"/>
    <w:rsid w:val="009B6738"/>
    <w:rsid w:val="009D1268"/>
    <w:rsid w:val="009E2EE2"/>
    <w:rsid w:val="009F1025"/>
    <w:rsid w:val="009F6E24"/>
    <w:rsid w:val="00A17A1C"/>
    <w:rsid w:val="00A22EB6"/>
    <w:rsid w:val="00A25E38"/>
    <w:rsid w:val="00A560E0"/>
    <w:rsid w:val="00A60020"/>
    <w:rsid w:val="00A81BB0"/>
    <w:rsid w:val="00A83089"/>
    <w:rsid w:val="00A86EC5"/>
    <w:rsid w:val="00AA46B2"/>
    <w:rsid w:val="00AA7AA0"/>
    <w:rsid w:val="00AB323B"/>
    <w:rsid w:val="00AB7263"/>
    <w:rsid w:val="00AF74E6"/>
    <w:rsid w:val="00B00B6F"/>
    <w:rsid w:val="00B05BB6"/>
    <w:rsid w:val="00B12D6B"/>
    <w:rsid w:val="00B142F6"/>
    <w:rsid w:val="00B1531B"/>
    <w:rsid w:val="00B308DB"/>
    <w:rsid w:val="00B37E7A"/>
    <w:rsid w:val="00B42D4E"/>
    <w:rsid w:val="00B56E74"/>
    <w:rsid w:val="00B605DF"/>
    <w:rsid w:val="00B66CB4"/>
    <w:rsid w:val="00B67683"/>
    <w:rsid w:val="00B73540"/>
    <w:rsid w:val="00B7428E"/>
    <w:rsid w:val="00B94F95"/>
    <w:rsid w:val="00B96AD9"/>
    <w:rsid w:val="00BA3A74"/>
    <w:rsid w:val="00BA4C9C"/>
    <w:rsid w:val="00BA7A38"/>
    <w:rsid w:val="00BB077F"/>
    <w:rsid w:val="00BC14A7"/>
    <w:rsid w:val="00BC1655"/>
    <w:rsid w:val="00BF3FB7"/>
    <w:rsid w:val="00BF44F8"/>
    <w:rsid w:val="00C06917"/>
    <w:rsid w:val="00C10D43"/>
    <w:rsid w:val="00C12881"/>
    <w:rsid w:val="00C13D28"/>
    <w:rsid w:val="00C156B6"/>
    <w:rsid w:val="00C226C7"/>
    <w:rsid w:val="00C30B13"/>
    <w:rsid w:val="00C56D4F"/>
    <w:rsid w:val="00C607C4"/>
    <w:rsid w:val="00C61514"/>
    <w:rsid w:val="00C7548E"/>
    <w:rsid w:val="00C86170"/>
    <w:rsid w:val="00C95C6B"/>
    <w:rsid w:val="00CB0CD9"/>
    <w:rsid w:val="00CB2AC4"/>
    <w:rsid w:val="00CD3791"/>
    <w:rsid w:val="00CE1ECA"/>
    <w:rsid w:val="00CF05BF"/>
    <w:rsid w:val="00CF3E3D"/>
    <w:rsid w:val="00CF5A85"/>
    <w:rsid w:val="00D3423E"/>
    <w:rsid w:val="00D410D0"/>
    <w:rsid w:val="00D52232"/>
    <w:rsid w:val="00D55CB7"/>
    <w:rsid w:val="00D65761"/>
    <w:rsid w:val="00D82C8B"/>
    <w:rsid w:val="00DB076B"/>
    <w:rsid w:val="00DC3736"/>
    <w:rsid w:val="00DC639C"/>
    <w:rsid w:val="00DD2D00"/>
    <w:rsid w:val="00DE4F39"/>
    <w:rsid w:val="00DF717C"/>
    <w:rsid w:val="00E14984"/>
    <w:rsid w:val="00E16F1B"/>
    <w:rsid w:val="00E315F6"/>
    <w:rsid w:val="00E37BEB"/>
    <w:rsid w:val="00E4133C"/>
    <w:rsid w:val="00E4220C"/>
    <w:rsid w:val="00E625E3"/>
    <w:rsid w:val="00E67D42"/>
    <w:rsid w:val="00E71D1E"/>
    <w:rsid w:val="00E761C2"/>
    <w:rsid w:val="00E767EF"/>
    <w:rsid w:val="00E771C5"/>
    <w:rsid w:val="00E82B1A"/>
    <w:rsid w:val="00EB3011"/>
    <w:rsid w:val="00EB3D00"/>
    <w:rsid w:val="00EB63D7"/>
    <w:rsid w:val="00EB7001"/>
    <w:rsid w:val="00EB735C"/>
    <w:rsid w:val="00EB7669"/>
    <w:rsid w:val="00EC6416"/>
    <w:rsid w:val="00ED59CF"/>
    <w:rsid w:val="00ED5FD9"/>
    <w:rsid w:val="00ED7E9C"/>
    <w:rsid w:val="00F0156D"/>
    <w:rsid w:val="00F04EE5"/>
    <w:rsid w:val="00F075B0"/>
    <w:rsid w:val="00F11F4B"/>
    <w:rsid w:val="00F17F07"/>
    <w:rsid w:val="00F23814"/>
    <w:rsid w:val="00F23F57"/>
    <w:rsid w:val="00F27DA9"/>
    <w:rsid w:val="00F374AC"/>
    <w:rsid w:val="00F37533"/>
    <w:rsid w:val="00F46C63"/>
    <w:rsid w:val="00F506AE"/>
    <w:rsid w:val="00F60C56"/>
    <w:rsid w:val="00F75683"/>
    <w:rsid w:val="00F76669"/>
    <w:rsid w:val="00FA2918"/>
    <w:rsid w:val="00FB7039"/>
    <w:rsid w:val="00FD277E"/>
    <w:rsid w:val="00FD28BB"/>
    <w:rsid w:val="00FD73EB"/>
    <w:rsid w:val="00FE1BFA"/>
    <w:rsid w:val="00FE6D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52232"/>
    <w:pPr>
      <w:spacing w:line="260" w:lineRule="exact"/>
    </w:pPr>
    <w:rPr>
      <w:sz w:val="22"/>
      <w:lang w:val="de-DE" w:eastAsia="de-DE"/>
    </w:rPr>
  </w:style>
  <w:style w:type="paragraph" w:styleId="Heading1">
    <w:name w:val="heading 1"/>
    <w:basedOn w:val="Normal"/>
    <w:next w:val="Normal"/>
    <w:qFormat/>
    <w:rsid w:val="000B3F2B"/>
    <w:pPr>
      <w:tabs>
        <w:tab w:val="left" w:pos="360"/>
      </w:tabs>
      <w:spacing w:before="240" w:after="120" w:line="240" w:lineRule="exact"/>
      <w:ind w:left="360" w:hanging="360"/>
      <w:jc w:val="both"/>
      <w:outlineLvl w:val="0"/>
    </w:pPr>
    <w:rPr>
      <w:b/>
      <w:sz w:val="24"/>
    </w:rPr>
  </w:style>
  <w:style w:type="paragraph" w:styleId="Heading2">
    <w:name w:val="heading 2"/>
    <w:basedOn w:val="Normal"/>
    <w:next w:val="Normal"/>
    <w:qFormat/>
    <w:rsid w:val="000B3F2B"/>
    <w:pPr>
      <w:tabs>
        <w:tab w:val="left" w:pos="480"/>
      </w:tabs>
      <w:spacing w:before="240" w:after="120" w:line="240" w:lineRule="exact"/>
      <w:ind w:left="475" w:hanging="475"/>
      <w:jc w:val="both"/>
      <w:outlineLvl w:val="1"/>
    </w:pPr>
    <w:rPr>
      <w:b/>
      <w:sz w:val="24"/>
    </w:rPr>
  </w:style>
  <w:style w:type="paragraph" w:styleId="Heading3">
    <w:name w:val="heading 3"/>
    <w:basedOn w:val="Normal"/>
    <w:next w:val="Normal"/>
    <w:qFormat/>
    <w:rsid w:val="000B3F2B"/>
    <w:pPr>
      <w:tabs>
        <w:tab w:val="left" w:pos="720"/>
      </w:tabs>
      <w:spacing w:before="240" w:after="120" w:line="240" w:lineRule="exact"/>
      <w:ind w:left="720" w:hanging="720"/>
      <w:jc w:val="both"/>
      <w:outlineLvl w:val="2"/>
    </w:pPr>
    <w:rPr>
      <w:b/>
      <w:sz w:val="24"/>
    </w:rPr>
  </w:style>
  <w:style w:type="paragraph" w:styleId="Heading4">
    <w:name w:val="heading 4"/>
    <w:basedOn w:val="Normal"/>
    <w:next w:val="Normal"/>
    <w:qFormat/>
    <w:rsid w:val="000B3F2B"/>
    <w:pPr>
      <w:tabs>
        <w:tab w:val="left" w:pos="960"/>
      </w:tabs>
      <w:spacing w:before="240" w:after="120" w:line="240" w:lineRule="exact"/>
      <w:ind w:left="965" w:hanging="965"/>
      <w:jc w:val="both"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rsid w:val="000B3F2B"/>
    <w:pPr>
      <w:spacing w:before="240" w:after="60"/>
      <w:outlineLvl w:val="4"/>
    </w:pPr>
    <w:rPr>
      <w:rFonts w:ascii="Arial" w:hAnsi="Arial"/>
    </w:rPr>
  </w:style>
  <w:style w:type="paragraph" w:styleId="Heading6">
    <w:name w:val="heading 6"/>
    <w:basedOn w:val="Normal"/>
    <w:next w:val="Normal"/>
    <w:qFormat/>
    <w:rsid w:val="000B3F2B"/>
    <w:pPr>
      <w:spacing w:before="240" w:after="60"/>
      <w:outlineLvl w:val="5"/>
    </w:pPr>
    <w:rPr>
      <w:rFonts w:ascii="Arial" w:hAnsi="Arial"/>
      <w:i/>
    </w:rPr>
  </w:style>
  <w:style w:type="paragraph" w:styleId="Heading7">
    <w:name w:val="heading 7"/>
    <w:basedOn w:val="Normal"/>
    <w:next w:val="Normal"/>
    <w:qFormat/>
    <w:rsid w:val="000B3F2B"/>
    <w:pPr>
      <w:spacing w:before="240" w:after="60"/>
      <w:outlineLvl w:val="6"/>
    </w:pPr>
    <w:rPr>
      <w:rFonts w:ascii="Arial" w:hAnsi="Arial"/>
      <w:sz w:val="20"/>
    </w:rPr>
  </w:style>
  <w:style w:type="paragraph" w:styleId="Heading8">
    <w:name w:val="heading 8"/>
    <w:basedOn w:val="Normal"/>
    <w:next w:val="Normal"/>
    <w:qFormat/>
    <w:rsid w:val="000B3F2B"/>
    <w:pPr>
      <w:spacing w:before="240" w:after="60"/>
      <w:outlineLvl w:val="7"/>
    </w:pPr>
    <w:rPr>
      <w:rFonts w:ascii="Arial" w:hAnsi="Arial"/>
      <w:i/>
      <w:sz w:val="20"/>
    </w:rPr>
  </w:style>
  <w:style w:type="paragraph" w:styleId="Heading9">
    <w:name w:val="heading 9"/>
    <w:basedOn w:val="Normal"/>
    <w:next w:val="Normal"/>
    <w:qFormat/>
    <w:rsid w:val="000B3F2B"/>
    <w:pPr>
      <w:spacing w:before="240" w:after="60"/>
      <w:outlineLvl w:val="8"/>
    </w:pPr>
    <w:rPr>
      <w:rFonts w:ascii="Arial" w:hAnsi="Arial"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dnoteText">
    <w:name w:val="endnote text"/>
    <w:basedOn w:val="Normal"/>
    <w:semiHidden/>
    <w:rsid w:val="000B3F2B"/>
  </w:style>
  <w:style w:type="character" w:styleId="EndnoteReference">
    <w:name w:val="endnote reference"/>
    <w:basedOn w:val="DefaultParagraphFont"/>
    <w:semiHidden/>
    <w:rsid w:val="000B3F2B"/>
    <w:rPr>
      <w:vertAlign w:val="superscript"/>
    </w:rPr>
  </w:style>
  <w:style w:type="paragraph" w:styleId="FootnoteText">
    <w:name w:val="footnote text"/>
    <w:basedOn w:val="Normal"/>
    <w:semiHidden/>
    <w:rsid w:val="000B3F2B"/>
    <w:pPr>
      <w:keepLines/>
      <w:tabs>
        <w:tab w:val="left" w:pos="288"/>
      </w:tabs>
      <w:spacing w:after="120" w:line="240" w:lineRule="exact"/>
      <w:ind w:left="288" w:hanging="288"/>
      <w:jc w:val="both"/>
    </w:pPr>
    <w:rPr>
      <w:sz w:val="16"/>
      <w:lang w:val="en-US"/>
    </w:rPr>
  </w:style>
  <w:style w:type="paragraph" w:styleId="Footer">
    <w:name w:val="footer"/>
    <w:basedOn w:val="Normal"/>
    <w:link w:val="FooterChar"/>
    <w:uiPriority w:val="99"/>
    <w:rsid w:val="000B3F2B"/>
    <w:pPr>
      <w:tabs>
        <w:tab w:val="center" w:pos="4153"/>
        <w:tab w:val="right" w:pos="8306"/>
      </w:tabs>
    </w:pPr>
    <w:rPr>
      <w:sz w:val="24"/>
      <w:lang w:val="en-US"/>
    </w:rPr>
  </w:style>
  <w:style w:type="paragraph" w:styleId="Header">
    <w:name w:val="header"/>
    <w:basedOn w:val="Normal"/>
    <w:rsid w:val="000B3F2B"/>
    <w:rPr>
      <w:sz w:val="24"/>
      <w:lang w:val="en-US"/>
    </w:rPr>
  </w:style>
  <w:style w:type="character" w:styleId="PageNumber">
    <w:name w:val="page number"/>
    <w:basedOn w:val="DefaultParagraphFont"/>
    <w:rsid w:val="000B3F2B"/>
  </w:style>
  <w:style w:type="paragraph" w:customStyle="1" w:styleId="Text">
    <w:name w:val="Text"/>
    <w:rsid w:val="00EC6416"/>
    <w:pPr>
      <w:tabs>
        <w:tab w:val="left" w:pos="2160"/>
      </w:tabs>
      <w:spacing w:after="60" w:line="240" w:lineRule="exact"/>
      <w:jc w:val="both"/>
    </w:pPr>
    <w:rPr>
      <w:sz w:val="22"/>
      <w:lang w:val="de-DE" w:eastAsia="de-DE"/>
    </w:rPr>
  </w:style>
  <w:style w:type="paragraph" w:customStyle="1" w:styleId="TITEL">
    <w:name w:val="TITEL"/>
    <w:rsid w:val="000B3F2B"/>
    <w:pPr>
      <w:spacing w:before="240" w:after="240" w:line="480" w:lineRule="exact"/>
      <w:jc w:val="center"/>
    </w:pPr>
    <w:rPr>
      <w:rFonts w:ascii="Arial" w:hAnsi="Arial"/>
      <w:sz w:val="28"/>
      <w:lang w:val="en-US" w:eastAsia="de-DE"/>
    </w:rPr>
  </w:style>
  <w:style w:type="paragraph" w:customStyle="1" w:styleId="Titel-Zeile">
    <w:name w:val="Titel-Zeile"/>
    <w:rsid w:val="000B3F2B"/>
    <w:pPr>
      <w:tabs>
        <w:tab w:val="left" w:pos="432"/>
      </w:tabs>
      <w:spacing w:before="240" w:after="120" w:line="360" w:lineRule="exact"/>
      <w:jc w:val="center"/>
    </w:pPr>
    <w:rPr>
      <w:b/>
      <w:sz w:val="24"/>
      <w:lang w:val="en-US" w:eastAsia="de-DE"/>
    </w:rPr>
  </w:style>
  <w:style w:type="paragraph" w:styleId="BalloonText">
    <w:name w:val="Balloon Text"/>
    <w:basedOn w:val="Normal"/>
    <w:link w:val="BalloonTextChar"/>
    <w:rsid w:val="0077191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71911"/>
    <w:rPr>
      <w:rFonts w:ascii="Tahoma" w:hAnsi="Tahoma" w:cs="Tahoma"/>
      <w:sz w:val="16"/>
      <w:szCs w:val="16"/>
      <w:lang w:val="de-DE" w:eastAsia="de-DE"/>
    </w:rPr>
  </w:style>
  <w:style w:type="character" w:customStyle="1" w:styleId="FooterChar">
    <w:name w:val="Footer Char"/>
    <w:basedOn w:val="DefaultParagraphFont"/>
    <w:link w:val="Footer"/>
    <w:uiPriority w:val="99"/>
    <w:rsid w:val="00C06917"/>
    <w:rPr>
      <w:sz w:val="24"/>
      <w:lang w:val="en-US" w:eastAsia="de-D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emf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emf"/><Relationship Id="rId57" Type="http://schemas.openxmlformats.org/officeDocument/2006/relationships/image" Target="media/image51.emf"/><Relationship Id="rId61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emf"/><Relationship Id="rId56" Type="http://schemas.openxmlformats.org/officeDocument/2006/relationships/image" Target="media/image50.png"/><Relationship Id="rId8" Type="http://schemas.openxmlformats.org/officeDocument/2006/relationships/image" Target="media/image3.png"/><Relationship Id="rId51" Type="http://schemas.openxmlformats.org/officeDocument/2006/relationships/image" Target="media/image45.jpe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STCLEMENS\Application%20Data\Microsoft\Sjablonen\Gottesdiens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Gottesdienst.dot</Template>
  <TotalTime>530</TotalTime>
  <Pages>14</Pages>
  <Words>152</Words>
  <Characters>872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C.Ss.R.</Company>
  <LinksUpToDate>false</LinksUpToDate>
  <CharactersWithSpaces>1022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STCLEMENS</dc:creator>
  <cp:lastModifiedBy>Andrzej Wodka</cp:lastModifiedBy>
  <cp:revision>192</cp:revision>
  <cp:lastPrinted>2011-09-13T15:49:00Z</cp:lastPrinted>
  <dcterms:created xsi:type="dcterms:W3CDTF">2011-09-09T08:49:00Z</dcterms:created>
  <dcterms:modified xsi:type="dcterms:W3CDTF">2011-09-13T15:49:00Z</dcterms:modified>
</cp:coreProperties>
</file>